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7374" w14:textId="77777777" w:rsidR="00D714DA" w:rsidRPr="00D714DA" w:rsidRDefault="00D714DA" w:rsidP="005D53D7">
      <w:pPr>
        <w:pStyle w:val="Brdtext"/>
        <w:rPr>
          <w:b/>
          <w:bCs/>
          <w:sz w:val="32"/>
          <w:szCs w:val="32"/>
        </w:rPr>
      </w:pPr>
      <w:r w:rsidRPr="00D714DA">
        <w:rPr>
          <w:b/>
          <w:bCs/>
          <w:sz w:val="32"/>
          <w:szCs w:val="32"/>
        </w:rPr>
        <w:t>Part 1</w:t>
      </w:r>
    </w:p>
    <w:p w14:paraId="34653FA4" w14:textId="326C3B94" w:rsidR="005D53D7" w:rsidRPr="00DC7512" w:rsidRDefault="00DC7512" w:rsidP="005D53D7">
      <w:pPr>
        <w:pStyle w:val="Brdtext"/>
        <w:rPr>
          <w:color w:val="3A7C22" w:themeColor="accent6" w:themeShade="BF"/>
          <w:sz w:val="32"/>
          <w:szCs w:val="32"/>
        </w:rPr>
      </w:pPr>
      <w:r w:rsidRPr="00DC7512">
        <w:rPr>
          <w:b/>
          <w:bCs/>
          <w:color w:val="3A7C22" w:themeColor="accent6" w:themeShade="BF"/>
          <w:sz w:val="32"/>
          <w:szCs w:val="32"/>
        </w:rPr>
        <w:t>Irregular Verbs</w:t>
      </w:r>
    </w:p>
    <w:p w14:paraId="2B474B06" w14:textId="77777777" w:rsidR="005D53D7" w:rsidRDefault="005D53D7" w:rsidP="005D53D7">
      <w:pPr>
        <w:pStyle w:val="Brdtext"/>
      </w:pPr>
      <w:r>
        <w:rPr>
          <w:b/>
          <w:bCs/>
        </w:rPr>
        <w:t>1. Write the missing forms of irregular verbs. (5 p)</w:t>
      </w:r>
    </w:p>
    <w:tbl>
      <w:tblPr>
        <w:tblStyle w:val="Listtabell3dekorfrg3"/>
        <w:tblW w:w="9209" w:type="dxa"/>
        <w:tblLook w:val="0020" w:firstRow="1" w:lastRow="0" w:firstColumn="0" w:lastColumn="0" w:noHBand="0" w:noVBand="0"/>
      </w:tblPr>
      <w:tblGrid>
        <w:gridCol w:w="1372"/>
        <w:gridCol w:w="2612"/>
        <w:gridCol w:w="2612"/>
        <w:gridCol w:w="2613"/>
      </w:tblGrid>
      <w:tr w:rsidR="005D53D7" w:rsidRPr="005D53D7" w14:paraId="44672ACD" w14:textId="77777777" w:rsidTr="005D53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shd w:val="clear" w:color="auto" w:fill="D9F2D0" w:themeFill="accent6" w:themeFillTint="33"/>
          </w:tcPr>
          <w:p w14:paraId="6915F3DA" w14:textId="77777777" w:rsidR="005D53D7" w:rsidRPr="005D53D7" w:rsidRDefault="005D53D7" w:rsidP="005D53D7">
            <w:pPr>
              <w:pStyle w:val="Compact"/>
              <w:spacing w:line="480" w:lineRule="auto"/>
              <w:rPr>
                <w:color w:val="auto"/>
              </w:rPr>
            </w:pPr>
            <w:r w:rsidRPr="005D53D7">
              <w:rPr>
                <w:color w:val="auto"/>
              </w:rPr>
              <w:t>Base Form</w:t>
            </w:r>
          </w:p>
        </w:tc>
        <w:tc>
          <w:tcPr>
            <w:tcW w:w="2612" w:type="dxa"/>
            <w:shd w:val="clear" w:color="auto" w:fill="D9F2D0" w:themeFill="accent6" w:themeFillTint="33"/>
          </w:tcPr>
          <w:p w14:paraId="0A38E7C3" w14:textId="77777777" w:rsidR="005D53D7" w:rsidRPr="005D53D7" w:rsidRDefault="005D53D7" w:rsidP="005D53D7">
            <w:pPr>
              <w:pStyle w:val="Compact"/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D53D7">
              <w:rPr>
                <w:color w:val="auto"/>
              </w:rPr>
              <w:t>Simple Past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2" w:type="dxa"/>
            <w:shd w:val="clear" w:color="auto" w:fill="D9F2D0" w:themeFill="accent6" w:themeFillTint="33"/>
          </w:tcPr>
          <w:p w14:paraId="441FD717" w14:textId="77777777" w:rsidR="005D53D7" w:rsidRPr="005D53D7" w:rsidRDefault="005D53D7" w:rsidP="005D53D7">
            <w:pPr>
              <w:pStyle w:val="Compact"/>
              <w:spacing w:line="480" w:lineRule="auto"/>
              <w:rPr>
                <w:color w:val="auto"/>
              </w:rPr>
            </w:pPr>
            <w:r w:rsidRPr="005D53D7">
              <w:rPr>
                <w:color w:val="auto"/>
              </w:rPr>
              <w:t>Past Participle</w:t>
            </w:r>
          </w:p>
        </w:tc>
        <w:tc>
          <w:tcPr>
            <w:tcW w:w="2613" w:type="dxa"/>
            <w:shd w:val="clear" w:color="auto" w:fill="D9F2D0" w:themeFill="accent6" w:themeFillTint="33"/>
          </w:tcPr>
          <w:p w14:paraId="148B707D" w14:textId="77777777" w:rsidR="005D53D7" w:rsidRPr="005D53D7" w:rsidRDefault="005D53D7" w:rsidP="005D53D7">
            <w:pPr>
              <w:pStyle w:val="Compact"/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D53D7">
              <w:rPr>
                <w:color w:val="auto"/>
              </w:rPr>
              <w:t>Swedish</w:t>
            </w:r>
          </w:p>
        </w:tc>
      </w:tr>
      <w:tr w:rsidR="005D53D7" w14:paraId="044FCF49" w14:textId="77777777" w:rsidTr="005D5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4E1C793" w14:textId="77777777" w:rsidR="005D53D7" w:rsidRDefault="005D53D7" w:rsidP="005D53D7">
            <w:pPr>
              <w:pStyle w:val="Compact"/>
              <w:spacing w:line="480" w:lineRule="auto"/>
            </w:pPr>
            <w:r>
              <w:t>go</w:t>
            </w:r>
          </w:p>
        </w:tc>
        <w:tc>
          <w:tcPr>
            <w:tcW w:w="2612" w:type="dxa"/>
          </w:tcPr>
          <w:p w14:paraId="24B228B9" w14:textId="77777777" w:rsidR="005D53D7" w:rsidRDefault="005D53D7" w:rsidP="005D53D7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2" w:type="dxa"/>
          </w:tcPr>
          <w:p w14:paraId="61D0FE46" w14:textId="77777777" w:rsidR="005D53D7" w:rsidRDefault="005D53D7" w:rsidP="005D53D7">
            <w:pPr>
              <w:pStyle w:val="Compact"/>
              <w:spacing w:line="480" w:lineRule="auto"/>
            </w:pPr>
          </w:p>
        </w:tc>
        <w:tc>
          <w:tcPr>
            <w:tcW w:w="2613" w:type="dxa"/>
          </w:tcPr>
          <w:p w14:paraId="29B79EB2" w14:textId="77777777" w:rsidR="005D53D7" w:rsidRDefault="005D53D7" w:rsidP="005D53D7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D53D7" w14:paraId="41ECB6EB" w14:textId="77777777" w:rsidTr="005D53D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4CFD4FA" w14:textId="77777777" w:rsidR="005D53D7" w:rsidRDefault="005D53D7" w:rsidP="005D53D7">
            <w:pPr>
              <w:pStyle w:val="Compact"/>
              <w:spacing w:line="480" w:lineRule="auto"/>
            </w:pPr>
            <w:r>
              <w:t>grow</w:t>
            </w:r>
          </w:p>
        </w:tc>
        <w:tc>
          <w:tcPr>
            <w:tcW w:w="2612" w:type="dxa"/>
          </w:tcPr>
          <w:p w14:paraId="342A29CD" w14:textId="77777777" w:rsidR="005D53D7" w:rsidRDefault="005D53D7" w:rsidP="005D53D7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2" w:type="dxa"/>
          </w:tcPr>
          <w:p w14:paraId="5092730A" w14:textId="77777777" w:rsidR="005D53D7" w:rsidRDefault="005D53D7" w:rsidP="005D53D7">
            <w:pPr>
              <w:pStyle w:val="Compact"/>
              <w:spacing w:line="480" w:lineRule="auto"/>
            </w:pPr>
          </w:p>
        </w:tc>
        <w:tc>
          <w:tcPr>
            <w:tcW w:w="2613" w:type="dxa"/>
          </w:tcPr>
          <w:p w14:paraId="1D54311C" w14:textId="77777777" w:rsidR="005D53D7" w:rsidRDefault="005D53D7" w:rsidP="005D53D7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D53D7" w14:paraId="6A4B0638" w14:textId="77777777" w:rsidTr="005D5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32349B" w14:textId="77777777" w:rsidR="005D53D7" w:rsidRDefault="005D53D7" w:rsidP="005D53D7">
            <w:pPr>
              <w:pStyle w:val="Compact"/>
              <w:spacing w:line="480" w:lineRule="auto"/>
            </w:pPr>
            <w:r>
              <w:t>hear</w:t>
            </w:r>
          </w:p>
        </w:tc>
        <w:tc>
          <w:tcPr>
            <w:tcW w:w="2612" w:type="dxa"/>
          </w:tcPr>
          <w:p w14:paraId="6E18F2FA" w14:textId="77777777" w:rsidR="005D53D7" w:rsidRDefault="005D53D7" w:rsidP="005D53D7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2" w:type="dxa"/>
          </w:tcPr>
          <w:p w14:paraId="4E2E4466" w14:textId="77777777" w:rsidR="005D53D7" w:rsidRDefault="005D53D7" w:rsidP="005D53D7">
            <w:pPr>
              <w:pStyle w:val="Compact"/>
              <w:spacing w:line="480" w:lineRule="auto"/>
            </w:pPr>
          </w:p>
        </w:tc>
        <w:tc>
          <w:tcPr>
            <w:tcW w:w="2613" w:type="dxa"/>
          </w:tcPr>
          <w:p w14:paraId="6002E654" w14:textId="77777777" w:rsidR="005D53D7" w:rsidRDefault="005D53D7" w:rsidP="005D53D7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D53D7" w14:paraId="0662944D" w14:textId="77777777" w:rsidTr="005D53D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B3A8D26" w14:textId="77777777" w:rsidR="005D53D7" w:rsidRDefault="005D53D7" w:rsidP="005D53D7">
            <w:pPr>
              <w:pStyle w:val="Compact"/>
              <w:spacing w:line="480" w:lineRule="auto"/>
            </w:pPr>
            <w:r>
              <w:t>leave</w:t>
            </w:r>
          </w:p>
        </w:tc>
        <w:tc>
          <w:tcPr>
            <w:tcW w:w="2612" w:type="dxa"/>
          </w:tcPr>
          <w:p w14:paraId="7045DFD7" w14:textId="77777777" w:rsidR="005D53D7" w:rsidRDefault="005D53D7" w:rsidP="005D53D7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2" w:type="dxa"/>
          </w:tcPr>
          <w:p w14:paraId="43A930AB" w14:textId="77777777" w:rsidR="005D53D7" w:rsidRDefault="005D53D7" w:rsidP="005D53D7">
            <w:pPr>
              <w:pStyle w:val="Compact"/>
              <w:spacing w:line="480" w:lineRule="auto"/>
            </w:pPr>
          </w:p>
        </w:tc>
        <w:tc>
          <w:tcPr>
            <w:tcW w:w="2613" w:type="dxa"/>
          </w:tcPr>
          <w:p w14:paraId="4CBCE9CF" w14:textId="77777777" w:rsidR="005D53D7" w:rsidRDefault="005D53D7" w:rsidP="005D53D7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D53D7" w14:paraId="470240F6" w14:textId="77777777" w:rsidTr="005D5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EE0093F" w14:textId="77777777" w:rsidR="005D53D7" w:rsidRDefault="005D53D7" w:rsidP="005D53D7">
            <w:pPr>
              <w:pStyle w:val="Compact"/>
              <w:spacing w:line="480" w:lineRule="auto"/>
            </w:pPr>
            <w:r>
              <w:t>think</w:t>
            </w:r>
          </w:p>
        </w:tc>
        <w:tc>
          <w:tcPr>
            <w:tcW w:w="2612" w:type="dxa"/>
          </w:tcPr>
          <w:p w14:paraId="43CF5D00" w14:textId="77777777" w:rsidR="005D53D7" w:rsidRDefault="005D53D7" w:rsidP="005D53D7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2" w:type="dxa"/>
          </w:tcPr>
          <w:p w14:paraId="052F9BCD" w14:textId="77777777" w:rsidR="005D53D7" w:rsidRDefault="005D53D7" w:rsidP="005D53D7">
            <w:pPr>
              <w:pStyle w:val="Compact"/>
              <w:spacing w:line="480" w:lineRule="auto"/>
            </w:pPr>
          </w:p>
        </w:tc>
        <w:tc>
          <w:tcPr>
            <w:tcW w:w="2613" w:type="dxa"/>
          </w:tcPr>
          <w:p w14:paraId="0E78AFF0" w14:textId="77777777" w:rsidR="005D53D7" w:rsidRDefault="005D53D7" w:rsidP="005D53D7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CA3848C" w14:textId="77777777" w:rsidR="005D53D7" w:rsidRDefault="005D53D7" w:rsidP="005D53D7">
      <w:pPr>
        <w:pStyle w:val="Brdtext"/>
        <w:rPr>
          <w:b/>
          <w:bCs/>
          <w:sz w:val="8"/>
          <w:szCs w:val="8"/>
        </w:rPr>
      </w:pPr>
    </w:p>
    <w:p w14:paraId="50F724C5" w14:textId="77777777" w:rsidR="00DC7512" w:rsidRPr="00DC7512" w:rsidRDefault="00DC7512" w:rsidP="005D53D7">
      <w:pPr>
        <w:pStyle w:val="Brdtext"/>
        <w:rPr>
          <w:b/>
          <w:bCs/>
          <w:sz w:val="8"/>
          <w:szCs w:val="8"/>
        </w:rPr>
      </w:pPr>
    </w:p>
    <w:p w14:paraId="3C82EEBD" w14:textId="35828E8D" w:rsidR="005D53D7" w:rsidRDefault="005D53D7" w:rsidP="005D53D7">
      <w:pPr>
        <w:pStyle w:val="Brdtext"/>
        <w:rPr>
          <w:b/>
          <w:bCs/>
        </w:rPr>
      </w:pPr>
      <w:r>
        <w:rPr>
          <w:b/>
          <w:bCs/>
        </w:rPr>
        <w:t>2. Complete the text with the correct forms of irregular verbs. (10 p)</w:t>
      </w:r>
    </w:p>
    <w:tbl>
      <w:tblPr>
        <w:tblStyle w:val="Tabellrutnt"/>
        <w:tblW w:w="0" w:type="auto"/>
        <w:tblInd w:w="360" w:type="dxa"/>
        <w:tblLook w:val="04A0" w:firstRow="1" w:lastRow="0" w:firstColumn="1" w:lastColumn="0" w:noHBand="0" w:noVBand="1"/>
      </w:tblPr>
      <w:tblGrid>
        <w:gridCol w:w="7857"/>
      </w:tblGrid>
      <w:tr w:rsidR="00DC7512" w:rsidRPr="00903816" w14:paraId="749AC5DF" w14:textId="77777777" w:rsidTr="00DC7512">
        <w:tc>
          <w:tcPr>
            <w:tcW w:w="7857" w:type="dxa"/>
          </w:tcPr>
          <w:p w14:paraId="093941B7" w14:textId="29098554" w:rsidR="00DC7512" w:rsidRDefault="00DC7512" w:rsidP="00DC7512">
            <w:pPr>
              <w:ind w:left="360"/>
              <w:rPr>
                <w:lang w:val="sv-SE"/>
              </w:rPr>
            </w:pPr>
            <w:r w:rsidRPr="0066708F">
              <w:rPr>
                <w:lang w:val="sv-SE"/>
              </w:rPr>
              <w:t>jag träffade – jag gick  – hade berättat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 xml:space="preserve"> –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>visa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 xml:space="preserve"> –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>hade gjort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 xml:space="preserve"> –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>tillbringade</w:t>
            </w:r>
            <w:r>
              <w:rPr>
                <w:lang w:val="sv-SE"/>
              </w:rPr>
              <w:t xml:space="preserve"> </w:t>
            </w:r>
            <w:r w:rsidRPr="00433237">
              <w:rPr>
                <w:lang w:val="sv-SE"/>
              </w:rPr>
              <w:t xml:space="preserve"> –  </w:t>
            </w:r>
            <w:r w:rsidRPr="0066708F">
              <w:rPr>
                <w:lang w:val="sv-SE"/>
              </w:rPr>
              <w:t>hörde</w:t>
            </w:r>
            <w:r>
              <w:rPr>
                <w:lang w:val="sv-SE"/>
              </w:rPr>
              <w:t xml:space="preserve"> </w:t>
            </w:r>
            <w:r w:rsidRPr="00433237">
              <w:rPr>
                <w:lang w:val="sv-SE"/>
              </w:rPr>
              <w:t xml:space="preserve"> –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>hade varit</w:t>
            </w:r>
            <w:r>
              <w:rPr>
                <w:lang w:val="sv-SE"/>
              </w:rPr>
              <w:t xml:space="preserve"> </w:t>
            </w:r>
            <w:r w:rsidRPr="00433237">
              <w:rPr>
                <w:lang w:val="sv-SE"/>
              </w:rPr>
              <w:t xml:space="preserve"> –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>jag gick</w:t>
            </w:r>
            <w:r>
              <w:rPr>
                <w:lang w:val="sv-SE"/>
              </w:rPr>
              <w:t xml:space="preserve"> </w:t>
            </w:r>
            <w:r w:rsidRPr="00433237">
              <w:rPr>
                <w:lang w:val="sv-SE"/>
              </w:rPr>
              <w:t xml:space="preserve"> – </w:t>
            </w:r>
            <w:r>
              <w:rPr>
                <w:lang w:val="sv-SE"/>
              </w:rPr>
              <w:t xml:space="preserve"> </w:t>
            </w:r>
            <w:r w:rsidRPr="0066708F">
              <w:rPr>
                <w:lang w:val="sv-SE"/>
              </w:rPr>
              <w:t>jag sprang</w:t>
            </w:r>
          </w:p>
        </w:tc>
      </w:tr>
    </w:tbl>
    <w:p w14:paraId="5A78DC0C" w14:textId="77777777" w:rsidR="00DC7512" w:rsidRPr="00DC7512" w:rsidRDefault="00DC7512" w:rsidP="005D53D7">
      <w:pPr>
        <w:pStyle w:val="Brdtext"/>
        <w:spacing w:line="480" w:lineRule="auto"/>
        <w:rPr>
          <w:sz w:val="2"/>
          <w:szCs w:val="2"/>
          <w:lang w:val="sv-SE"/>
        </w:rPr>
      </w:pPr>
    </w:p>
    <w:p w14:paraId="060DAC8B" w14:textId="1C3C904F" w:rsidR="005D53D7" w:rsidRDefault="005D53D7" w:rsidP="005D53D7">
      <w:pPr>
        <w:pStyle w:val="Brdtext"/>
        <w:spacing w:line="480" w:lineRule="auto"/>
      </w:pPr>
      <w:r>
        <w:t xml:space="preserve">Last week, I 1 ___________________________________ a really interesting person when I </w:t>
      </w:r>
      <w:r>
        <w:br/>
        <w:t xml:space="preserve">2 ___________________________________ to an old-age home to visit my grandpa. He </w:t>
      </w:r>
      <w:r>
        <w:br/>
        <w:t xml:space="preserve">3 ___________________________________ me that he would invite a friend of his so that I could 4___________________________________ them how to send photos online. </w:t>
      </w:r>
      <w:proofErr w:type="spellStart"/>
      <w:r>
        <w:t>Grandpas’s</w:t>
      </w:r>
      <w:proofErr w:type="spellEnd"/>
      <w:r>
        <w:t xml:space="preserve"> friend, Jack, 5 ___________________________________ some amazing cranberry biscuits to thank me for my help. I 6 ___________________________________ more than three hours with them and 7 ___________________________________ many incredible stories about what life 8 ___________________________________ like in the past. Before I 9 ___________________________________, my mum texted me to say the dinner was ready so I 10 ___________________________________ home.</w:t>
      </w:r>
    </w:p>
    <w:p w14:paraId="2154E05E" w14:textId="77777777" w:rsidR="005D53D7" w:rsidRDefault="005D53D7" w:rsidP="005D53D7">
      <w:pPr>
        <w:pStyle w:val="FirstParagraph"/>
      </w:pPr>
      <w:r>
        <w:rPr>
          <w:b/>
          <w:bCs/>
        </w:rPr>
        <w:lastRenderedPageBreak/>
        <w:t>3. Translate the sentences into English. (10 p)</w:t>
      </w:r>
    </w:p>
    <w:p w14:paraId="503036F6" w14:textId="77777777" w:rsidR="005D53D7" w:rsidRPr="00DC7512" w:rsidRDefault="005D53D7" w:rsidP="005D53D7">
      <w:pPr>
        <w:pStyle w:val="Brdtext"/>
      </w:pPr>
      <w:r>
        <w:rPr>
          <w:b/>
          <w:bCs/>
        </w:rPr>
        <w:t xml:space="preserve">1. </w:t>
      </w:r>
      <w:r w:rsidRPr="00DC7512">
        <w:t>I went to visit my grandparents last weekend.</w:t>
      </w:r>
    </w:p>
    <w:p w14:paraId="64B959C6" w14:textId="1CBAE50D" w:rsidR="005D53D7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14A8FDD8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2192CFD2" w14:textId="77777777" w:rsidR="005D53D7" w:rsidRPr="00DC7512" w:rsidRDefault="005D53D7" w:rsidP="005D53D7">
      <w:pPr>
        <w:pStyle w:val="FirstParagraph"/>
      </w:pPr>
      <w:r>
        <w:rPr>
          <w:b/>
          <w:bCs/>
        </w:rPr>
        <w:t xml:space="preserve">2. </w:t>
      </w:r>
      <w:r w:rsidRPr="00DC7512">
        <w:t>They showed me old photos/pictures and told funny stories.</w:t>
      </w:r>
    </w:p>
    <w:p w14:paraId="36ACB9D5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59E48800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56E6B45D" w14:textId="77777777" w:rsidR="005D53D7" w:rsidRDefault="005D53D7" w:rsidP="005D53D7">
      <w:pPr>
        <w:pStyle w:val="FirstParagraph"/>
      </w:pPr>
      <w:r>
        <w:rPr>
          <w:b/>
          <w:bCs/>
        </w:rPr>
        <w:t xml:space="preserve">3. </w:t>
      </w:r>
      <w:r w:rsidRPr="00DC7512">
        <w:t>My granddad had made a delicious strawberry cake.</w:t>
      </w:r>
    </w:p>
    <w:p w14:paraId="3C2BB18A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6CF5C9EB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7F0DD47F" w14:textId="77777777" w:rsidR="005D53D7" w:rsidRDefault="005D53D7" w:rsidP="005D53D7">
      <w:pPr>
        <w:pStyle w:val="FirstParagraph"/>
      </w:pPr>
      <w:r>
        <w:rPr>
          <w:b/>
          <w:bCs/>
        </w:rPr>
        <w:t xml:space="preserve">4. </w:t>
      </w:r>
      <w:r w:rsidRPr="00DC7512">
        <w:t>He wanted to know what I want to become when I grow up.</w:t>
      </w:r>
    </w:p>
    <w:p w14:paraId="54C06541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3111C07C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3B35B391" w14:textId="77777777" w:rsidR="005D53D7" w:rsidRDefault="005D53D7" w:rsidP="005D53D7">
      <w:pPr>
        <w:pStyle w:val="FirstParagraph"/>
      </w:pPr>
      <w:r>
        <w:rPr>
          <w:b/>
          <w:bCs/>
        </w:rPr>
        <w:t xml:space="preserve">5. </w:t>
      </w:r>
      <w:r w:rsidRPr="00DC7512">
        <w:t>They couldn’t believe how much I had grown.</w:t>
      </w:r>
    </w:p>
    <w:p w14:paraId="6B63FAD3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07EF156F" w14:textId="77777777" w:rsidR="00DC7512" w:rsidRDefault="00DC7512" w:rsidP="00DC7512">
      <w:pPr>
        <w:spacing w:line="360" w:lineRule="auto"/>
      </w:pPr>
      <w:r>
        <w:t>__________________________________________________________________________________</w:t>
      </w:r>
    </w:p>
    <w:p w14:paraId="135BB76D" w14:textId="12795161" w:rsidR="005D53D7" w:rsidRPr="00F13E13" w:rsidRDefault="00DC7512" w:rsidP="005D53D7">
      <w:pPr>
        <w:pStyle w:val="FirstParagraph"/>
        <w:rPr>
          <w:color w:val="3A7C22" w:themeColor="accent6" w:themeShade="BF"/>
          <w:sz w:val="32"/>
          <w:szCs w:val="32"/>
        </w:rPr>
      </w:pPr>
      <w:r w:rsidRPr="00F13E13">
        <w:rPr>
          <w:b/>
          <w:bCs/>
          <w:color w:val="3A7C22" w:themeColor="accent6" w:themeShade="BF"/>
          <w:sz w:val="32"/>
          <w:szCs w:val="32"/>
        </w:rPr>
        <w:t>Grammar Warm-Up</w:t>
      </w:r>
    </w:p>
    <w:p w14:paraId="4098942F" w14:textId="60AD1D5C" w:rsidR="005D53D7" w:rsidRDefault="005D53D7" w:rsidP="005D53D7">
      <w:pPr>
        <w:pStyle w:val="Brdtext"/>
      </w:pPr>
      <w:r>
        <w:rPr>
          <w:b/>
          <w:bCs/>
        </w:rPr>
        <w:t xml:space="preserve">1. Complete the text with the correct forms of the verb “be”. </w:t>
      </w:r>
      <w:r w:rsidR="00903816">
        <w:rPr>
          <w:b/>
          <w:bCs/>
        </w:rPr>
        <w:br/>
        <w:t xml:space="preserve">     </w:t>
      </w:r>
      <w:r>
        <w:rPr>
          <w:b/>
          <w:bCs/>
        </w:rPr>
        <w:t>Choose from the box. (5 p)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5524"/>
      </w:tblGrid>
      <w:tr w:rsidR="000978EE" w14:paraId="75F10D6F" w14:textId="77777777" w:rsidTr="000978EE">
        <w:tc>
          <w:tcPr>
            <w:tcW w:w="5524" w:type="dxa"/>
          </w:tcPr>
          <w:p w14:paraId="213B2B18" w14:textId="50E5D29A" w:rsidR="000978EE" w:rsidRDefault="000978EE" w:rsidP="005D53D7">
            <w:pPr>
              <w:pStyle w:val="Brdtext"/>
            </w:pPr>
            <w:r>
              <w:t>am –  are –  had been –  has been –  is –  was –  were</w:t>
            </w:r>
          </w:p>
        </w:tc>
      </w:tr>
    </w:tbl>
    <w:p w14:paraId="7F0037E1" w14:textId="77777777" w:rsidR="000978EE" w:rsidRPr="000978EE" w:rsidRDefault="000978EE" w:rsidP="005D53D7">
      <w:pPr>
        <w:pStyle w:val="Brdtext"/>
        <w:rPr>
          <w:sz w:val="2"/>
          <w:szCs w:val="2"/>
        </w:rPr>
      </w:pPr>
    </w:p>
    <w:p w14:paraId="2D663549" w14:textId="3CD6FE53" w:rsidR="005D53D7" w:rsidRDefault="005D53D7" w:rsidP="002E0CBB">
      <w:pPr>
        <w:pStyle w:val="Brdtext"/>
        <w:spacing w:line="360" w:lineRule="auto"/>
      </w:pPr>
      <w:r>
        <w:t>My friends Liam and Emma 1 ___</w:t>
      </w:r>
      <w:r w:rsidR="002E0CBB">
        <w:t>__</w:t>
      </w:r>
      <w:r>
        <w:t xml:space="preserve">_____________ at a language camp last summer. They </w:t>
      </w:r>
      <w:r w:rsidR="002E0CBB">
        <w:br/>
      </w:r>
      <w:r>
        <w:t>2 _____________</w:t>
      </w:r>
      <w:r w:rsidR="002E0CBB">
        <w:t>___________</w:t>
      </w:r>
      <w:r>
        <w:t xml:space="preserve">___ abroad before but not without their parents. The camp </w:t>
      </w:r>
      <w:r w:rsidR="002E0CBB">
        <w:br/>
      </w:r>
      <w:r>
        <w:t>3 ______________</w:t>
      </w:r>
      <w:r w:rsidR="002E0CBB">
        <w:t>______</w:t>
      </w:r>
      <w:r>
        <w:t>__ lots of fun! Liam 4 _____</w:t>
      </w:r>
      <w:r w:rsidR="002E0CBB">
        <w:t>________</w:t>
      </w:r>
      <w:r>
        <w:t>___________ at our place now, telling me about everything they did at the camp. The day 5 ___</w:t>
      </w:r>
      <w:r w:rsidR="002E0CBB">
        <w:t>___________</w:t>
      </w:r>
      <w:r>
        <w:t>_____________ pretty long because of the bad weather – we can’t really do anything!</w:t>
      </w:r>
    </w:p>
    <w:p w14:paraId="6B05DAE8" w14:textId="4EE2EC71" w:rsidR="005D53D7" w:rsidRDefault="005D53D7" w:rsidP="005D53D7">
      <w:pPr>
        <w:pStyle w:val="FirstParagraph"/>
      </w:pPr>
      <w:r>
        <w:rPr>
          <w:b/>
          <w:bCs/>
        </w:rPr>
        <w:lastRenderedPageBreak/>
        <w:t>2. Complete the text with the correct forms of the verb “be”. (5 p)</w:t>
      </w:r>
    </w:p>
    <w:p w14:paraId="5029ADEF" w14:textId="57E09E34" w:rsidR="00853F2D" w:rsidRDefault="00853F2D" w:rsidP="000978EE">
      <w:pPr>
        <w:pStyle w:val="Brdtext"/>
        <w:spacing w:line="48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8FB6E1" wp14:editId="5F7BBF8D">
                <wp:simplePos x="0" y="0"/>
                <wp:positionH relativeFrom="column">
                  <wp:posOffset>71120</wp:posOffset>
                </wp:positionH>
                <wp:positionV relativeFrom="paragraph">
                  <wp:posOffset>10160</wp:posOffset>
                </wp:positionV>
                <wp:extent cx="4352925" cy="381000"/>
                <wp:effectExtent l="0" t="0" r="28575" b="19050"/>
                <wp:wrapNone/>
                <wp:docPr id="217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AFBEF" w14:textId="2E718C6D" w:rsidR="000978EE" w:rsidRPr="000978EE" w:rsidRDefault="000978EE" w:rsidP="000978EE">
                            <w:pPr>
                              <w:spacing w:after="0"/>
                              <w:ind w:left="360"/>
                              <w:jc w:val="both"/>
                              <w:rPr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0978EE">
                              <w:rPr>
                                <w:sz w:val="22"/>
                                <w:szCs w:val="22"/>
                                <w:lang w:val="sv-SE"/>
                              </w:rPr>
                              <w:t>1. har (alltid) varit</w:t>
                            </w:r>
                            <w:r>
                              <w:rPr>
                                <w:sz w:val="22"/>
                                <w:szCs w:val="22"/>
                                <w:lang w:val="sv-SE"/>
                              </w:rPr>
                              <w:t xml:space="preserve"> – 2. ä</w:t>
                            </w:r>
                            <w:r w:rsidRPr="000978EE">
                              <w:rPr>
                                <w:sz w:val="22"/>
                                <w:szCs w:val="22"/>
                                <w:lang w:val="sv-SE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  <w:lang w:val="sv-SE"/>
                              </w:rPr>
                              <w:t xml:space="preserve"> – 3. </w:t>
                            </w:r>
                            <w:r w:rsidRPr="000978EE">
                              <w:rPr>
                                <w:sz w:val="22"/>
                                <w:szCs w:val="22"/>
                                <w:lang w:val="sv-SE"/>
                              </w:rPr>
                              <w:t>är</w:t>
                            </w:r>
                            <w:r w:rsidR="00853F2D">
                              <w:rPr>
                                <w:sz w:val="22"/>
                                <w:szCs w:val="22"/>
                                <w:lang w:val="sv-SE"/>
                              </w:rPr>
                              <w:t xml:space="preserve"> – 4. </w:t>
                            </w:r>
                            <w:r w:rsidRPr="000978EE">
                              <w:rPr>
                                <w:sz w:val="22"/>
                                <w:szCs w:val="22"/>
                                <w:lang w:val="sv-SE"/>
                              </w:rPr>
                              <w:t>hade inte varit</w:t>
                            </w:r>
                            <w:r w:rsidR="00853F2D">
                              <w:rPr>
                                <w:sz w:val="22"/>
                                <w:szCs w:val="22"/>
                                <w:lang w:val="sv-SE"/>
                              </w:rPr>
                              <w:t xml:space="preserve"> – 5. </w:t>
                            </w:r>
                            <w:r w:rsidRPr="000978EE">
                              <w:rPr>
                                <w:sz w:val="22"/>
                                <w:szCs w:val="22"/>
                                <w:lang w:val="sv-SE"/>
                              </w:rPr>
                              <w:t>bör vara</w:t>
                            </w:r>
                          </w:p>
                          <w:p w14:paraId="6C5197E5" w14:textId="3CD20EE8" w:rsidR="000978EE" w:rsidRPr="000978EE" w:rsidRDefault="000978EE" w:rsidP="000978EE">
                            <w:pPr>
                              <w:jc w:val="both"/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8FB6E1" id="_x0000_t202" coordsize="21600,21600" o:spt="202" path="m,l,21600r21600,l21600,xe">
                <v:stroke joinstyle="miter"/>
                <v:path gradientshapeok="t" o:connecttype="rect"/>
              </v:shapetype>
              <v:shape id="Textruta 2" o:spid="_x0000_s1026" type="#_x0000_t202" style="position:absolute;margin-left:5.6pt;margin-top:.8pt;width:342.75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">
                <v:textbox>
                  <w:txbxContent>
                    <w:p w14:paraId="668AFBEF" w14:textId="2E718C6D" w:rsidR="000978EE" w:rsidRPr="000978EE" w:rsidRDefault="000978EE" w:rsidP="000978EE">
                      <w:pPr>
                        <w:spacing w:after="0"/>
                        <w:ind w:left="360"/>
                        <w:jc w:val="both"/>
                        <w:rPr>
                          <w:sz w:val="22"/>
                          <w:szCs w:val="22"/>
                          <w:lang w:val="sv-SE"/>
                        </w:rPr>
                      </w:pPr>
                      <w:r w:rsidRPr="000978EE">
                        <w:rPr>
                          <w:sz w:val="22"/>
                          <w:szCs w:val="22"/>
                          <w:lang w:val="sv-SE"/>
                        </w:rPr>
                        <w:t xml:space="preserve">1. </w:t>
                      </w:r>
                      <w:r w:rsidRPr="000978EE">
                        <w:rPr>
                          <w:sz w:val="22"/>
                          <w:szCs w:val="22"/>
                          <w:lang w:val="sv-SE"/>
                        </w:rPr>
                        <w:t>har (alltid) varit</w:t>
                      </w:r>
                      <w:r>
                        <w:rPr>
                          <w:sz w:val="22"/>
                          <w:szCs w:val="22"/>
                          <w:lang w:val="sv-SE"/>
                        </w:rPr>
                        <w:t xml:space="preserve"> – 2. ä</w:t>
                      </w:r>
                      <w:r w:rsidRPr="000978EE">
                        <w:rPr>
                          <w:sz w:val="22"/>
                          <w:szCs w:val="22"/>
                          <w:lang w:val="sv-SE"/>
                        </w:rPr>
                        <w:t>r</w:t>
                      </w:r>
                      <w:r>
                        <w:rPr>
                          <w:sz w:val="22"/>
                          <w:szCs w:val="22"/>
                          <w:lang w:val="sv-SE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lang w:val="sv-SE"/>
                        </w:rPr>
                        <w:t>–</w:t>
                      </w:r>
                      <w:r>
                        <w:rPr>
                          <w:sz w:val="22"/>
                          <w:szCs w:val="22"/>
                          <w:lang w:val="sv-SE"/>
                        </w:rPr>
                        <w:t xml:space="preserve"> 3. </w:t>
                      </w:r>
                      <w:r w:rsidRPr="000978EE">
                        <w:rPr>
                          <w:sz w:val="22"/>
                          <w:szCs w:val="22"/>
                          <w:lang w:val="sv-SE"/>
                        </w:rPr>
                        <w:t>är</w:t>
                      </w:r>
                      <w:r w:rsidR="00853F2D">
                        <w:rPr>
                          <w:sz w:val="22"/>
                          <w:szCs w:val="22"/>
                          <w:lang w:val="sv-SE"/>
                        </w:rPr>
                        <w:t xml:space="preserve"> </w:t>
                      </w:r>
                      <w:r w:rsidR="00853F2D">
                        <w:rPr>
                          <w:sz w:val="22"/>
                          <w:szCs w:val="22"/>
                          <w:lang w:val="sv-SE"/>
                        </w:rPr>
                        <w:t>–</w:t>
                      </w:r>
                      <w:r w:rsidR="00853F2D">
                        <w:rPr>
                          <w:sz w:val="22"/>
                          <w:szCs w:val="22"/>
                          <w:lang w:val="sv-SE"/>
                        </w:rPr>
                        <w:t xml:space="preserve"> 4. </w:t>
                      </w:r>
                      <w:r w:rsidRPr="000978EE">
                        <w:rPr>
                          <w:sz w:val="22"/>
                          <w:szCs w:val="22"/>
                          <w:lang w:val="sv-SE"/>
                        </w:rPr>
                        <w:t>hade inte varit</w:t>
                      </w:r>
                      <w:r w:rsidR="00853F2D">
                        <w:rPr>
                          <w:sz w:val="22"/>
                          <w:szCs w:val="22"/>
                          <w:lang w:val="sv-SE"/>
                        </w:rPr>
                        <w:t xml:space="preserve"> </w:t>
                      </w:r>
                      <w:r w:rsidR="00853F2D">
                        <w:rPr>
                          <w:sz w:val="22"/>
                          <w:szCs w:val="22"/>
                          <w:lang w:val="sv-SE"/>
                        </w:rPr>
                        <w:t>–</w:t>
                      </w:r>
                      <w:r w:rsidR="00853F2D">
                        <w:rPr>
                          <w:sz w:val="22"/>
                          <w:szCs w:val="22"/>
                          <w:lang w:val="sv-SE"/>
                        </w:rPr>
                        <w:t xml:space="preserve"> 5. </w:t>
                      </w:r>
                      <w:r w:rsidRPr="000978EE">
                        <w:rPr>
                          <w:sz w:val="22"/>
                          <w:szCs w:val="22"/>
                          <w:lang w:val="sv-SE"/>
                        </w:rPr>
                        <w:t>bör vara</w:t>
                      </w:r>
                    </w:p>
                    <w:p w14:paraId="6C5197E5" w14:textId="3CD20EE8" w:rsidR="000978EE" w:rsidRPr="000978EE" w:rsidRDefault="000978EE" w:rsidP="000978EE">
                      <w:pPr>
                        <w:jc w:val="both"/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837CC4" w14:textId="77777777" w:rsidR="00853F2D" w:rsidRPr="00853F2D" w:rsidRDefault="00853F2D" w:rsidP="00853F2D">
      <w:pPr>
        <w:pStyle w:val="Brdtext"/>
        <w:rPr>
          <w:sz w:val="8"/>
          <w:szCs w:val="8"/>
        </w:rPr>
      </w:pPr>
    </w:p>
    <w:p w14:paraId="5AABD42A" w14:textId="5F221B70" w:rsidR="005D53D7" w:rsidRDefault="005D53D7" w:rsidP="000978EE">
      <w:pPr>
        <w:pStyle w:val="Brdtext"/>
        <w:spacing w:line="480" w:lineRule="auto"/>
      </w:pPr>
      <w:r>
        <w:t>Poverty and crime 1 _</w:t>
      </w:r>
      <w:r w:rsidR="000978EE">
        <w:t>_________</w:t>
      </w:r>
      <w:r>
        <w:t>______ always _______</w:t>
      </w:r>
      <w:r w:rsidR="000978EE">
        <w:t>__________________</w:t>
      </w:r>
      <w:r w:rsidR="000978EE">
        <w:br/>
      </w:r>
      <w:r>
        <w:t xml:space="preserve">issues in many parts of the world but there 2 </w:t>
      </w:r>
      <w:r w:rsidR="000978EE">
        <w:t>__________________________</w:t>
      </w:r>
      <w:r w:rsidR="000978EE">
        <w:br/>
      </w:r>
      <w:r>
        <w:t xml:space="preserve"> also many other social problems. Discrimination, for example, </w:t>
      </w:r>
      <w:r w:rsidR="000978EE">
        <w:br/>
      </w:r>
      <w:r>
        <w:t>3 ___</w:t>
      </w:r>
      <w:r w:rsidR="000978EE">
        <w:t>____________________________</w:t>
      </w:r>
      <w:r>
        <w:t xml:space="preserve">______ a major problem in societies all </w:t>
      </w:r>
      <w:r w:rsidR="000978EE">
        <w:br/>
      </w:r>
      <w:r>
        <w:t>around the world. Many of my friends 4 _________________</w:t>
      </w:r>
      <w:r w:rsidR="000978EE">
        <w:t>___________</w:t>
      </w:r>
      <w:r>
        <w:t xml:space="preserve">____ </w:t>
      </w:r>
      <w:r w:rsidR="000978EE">
        <w:br/>
      </w:r>
      <w:r>
        <w:t xml:space="preserve">interested in these issues before we started discussing them at school. Our </w:t>
      </w:r>
      <w:r w:rsidR="000978EE">
        <w:br/>
      </w:r>
      <w:r>
        <w:t>teacher says that everyone 5 _____</w:t>
      </w:r>
      <w:r w:rsidR="000978EE">
        <w:t>_____________</w:t>
      </w:r>
      <w:r>
        <w:t xml:space="preserve">__________________ active in </w:t>
      </w:r>
      <w:r w:rsidR="000978EE">
        <w:br/>
      </w:r>
      <w:r>
        <w:t>their community and try to make a difference.</w:t>
      </w:r>
    </w:p>
    <w:p w14:paraId="329B1643" w14:textId="77777777" w:rsidR="005D53D7" w:rsidRDefault="005D53D7" w:rsidP="005D53D7">
      <w:pPr>
        <w:pStyle w:val="FirstParagraph"/>
        <w:rPr>
          <w:b/>
          <w:bCs/>
        </w:rPr>
      </w:pPr>
      <w:r>
        <w:rPr>
          <w:b/>
          <w:bCs/>
        </w:rPr>
        <w:t>3. Write in English. Continue each sentence with at least three words. (10 p)</w:t>
      </w:r>
    </w:p>
    <w:p w14:paraId="25CE77D3" w14:textId="77777777" w:rsidR="00F13E13" w:rsidRPr="00F13E13" w:rsidRDefault="00F13E13" w:rsidP="00F13E13">
      <w:pPr>
        <w:pStyle w:val="Brdtext"/>
        <w:rPr>
          <w:sz w:val="10"/>
          <w:szCs w:val="10"/>
        </w:rPr>
      </w:pPr>
    </w:p>
    <w:p w14:paraId="02B1DEBC" w14:textId="06CA837D" w:rsidR="005D53D7" w:rsidRDefault="005D53D7" w:rsidP="00802BE3">
      <w:pPr>
        <w:pStyle w:val="Brdtext"/>
        <w:spacing w:line="360" w:lineRule="auto"/>
      </w:pPr>
      <w:r>
        <w:rPr>
          <w:b/>
          <w:bCs/>
        </w:rPr>
        <w:t xml:space="preserve">1. </w:t>
      </w:r>
      <w:r w:rsidRPr="00853F2D">
        <w:t>I have always been interested in</w:t>
      </w:r>
      <w:r w:rsidR="00853F2D">
        <w:t xml:space="preserve"> _________________________________________________</w:t>
      </w:r>
    </w:p>
    <w:p w14:paraId="7CBA9654" w14:textId="00108DB0" w:rsidR="005D53D7" w:rsidRDefault="00853F2D" w:rsidP="00802BE3">
      <w:pPr>
        <w:spacing w:line="360" w:lineRule="auto"/>
      </w:pPr>
      <w:r>
        <w:t>__________________________________________________________________________________</w:t>
      </w:r>
    </w:p>
    <w:p w14:paraId="1D261206" w14:textId="32F0B9DF" w:rsidR="005D53D7" w:rsidRDefault="005D53D7" w:rsidP="00802BE3">
      <w:pPr>
        <w:pStyle w:val="FirstParagraph"/>
        <w:spacing w:line="360" w:lineRule="auto"/>
      </w:pPr>
      <w:r>
        <w:rPr>
          <w:b/>
          <w:bCs/>
        </w:rPr>
        <w:t xml:space="preserve">2. </w:t>
      </w:r>
      <w:r w:rsidR="00802BE3">
        <w:t>In Sweden you can see lots of</w:t>
      </w:r>
      <w:r w:rsidR="00853F2D">
        <w:t xml:space="preserve"> __________</w:t>
      </w:r>
      <w:r w:rsidR="00802BE3">
        <w:t>______________</w:t>
      </w:r>
      <w:r w:rsidR="00853F2D">
        <w:t>___________________________</w:t>
      </w:r>
    </w:p>
    <w:p w14:paraId="504449B2" w14:textId="77777777" w:rsidR="00853F2D" w:rsidRDefault="00853F2D" w:rsidP="00802BE3">
      <w:pPr>
        <w:spacing w:line="360" w:lineRule="auto"/>
      </w:pPr>
      <w:r>
        <w:t>__________________________________________________________________________________</w:t>
      </w:r>
    </w:p>
    <w:p w14:paraId="64DA3D93" w14:textId="1B06DE7E" w:rsidR="005D53D7" w:rsidRDefault="005D53D7" w:rsidP="00802BE3">
      <w:pPr>
        <w:pStyle w:val="FirstParagraph"/>
        <w:spacing w:line="360" w:lineRule="auto"/>
      </w:pPr>
      <w:r>
        <w:rPr>
          <w:b/>
          <w:bCs/>
        </w:rPr>
        <w:t xml:space="preserve">3. </w:t>
      </w:r>
      <w:r w:rsidRPr="00853F2D">
        <w:t>It would be important to</w:t>
      </w:r>
      <w:r w:rsidR="00853F2D">
        <w:t xml:space="preserve"> </w:t>
      </w:r>
      <w:r w:rsidR="00802BE3">
        <w:t>_________________________________________________________</w:t>
      </w:r>
    </w:p>
    <w:p w14:paraId="29F6215B" w14:textId="77777777" w:rsidR="00853F2D" w:rsidRDefault="00853F2D" w:rsidP="00802BE3">
      <w:pPr>
        <w:spacing w:line="360" w:lineRule="auto"/>
      </w:pPr>
      <w:r>
        <w:t>__________________________________________________________________________________</w:t>
      </w:r>
    </w:p>
    <w:p w14:paraId="77A725E1" w14:textId="6B83AE80" w:rsidR="005D53D7" w:rsidRPr="00853F2D" w:rsidRDefault="005D53D7" w:rsidP="00802BE3">
      <w:pPr>
        <w:pStyle w:val="FirstParagraph"/>
        <w:spacing w:line="360" w:lineRule="auto"/>
      </w:pPr>
      <w:r>
        <w:rPr>
          <w:b/>
          <w:bCs/>
        </w:rPr>
        <w:t xml:space="preserve">4. </w:t>
      </w:r>
      <w:r w:rsidRPr="00853F2D">
        <w:t>I had never been</w:t>
      </w:r>
      <w:r w:rsidR="00802BE3">
        <w:t xml:space="preserve"> ________________________________________________________________</w:t>
      </w:r>
    </w:p>
    <w:p w14:paraId="20514C44" w14:textId="77777777" w:rsidR="00853F2D" w:rsidRDefault="00853F2D" w:rsidP="00802BE3">
      <w:pPr>
        <w:spacing w:line="360" w:lineRule="auto"/>
      </w:pPr>
      <w:r>
        <w:t>__________________________________________________________________________________</w:t>
      </w:r>
    </w:p>
    <w:p w14:paraId="5CAFC501" w14:textId="0EF2402A" w:rsidR="005D53D7" w:rsidRDefault="005D53D7" w:rsidP="00802BE3">
      <w:pPr>
        <w:pStyle w:val="FirstParagraph"/>
        <w:spacing w:line="360" w:lineRule="auto"/>
      </w:pPr>
      <w:r>
        <w:rPr>
          <w:b/>
          <w:bCs/>
        </w:rPr>
        <w:t xml:space="preserve">5. </w:t>
      </w:r>
      <w:r w:rsidRPr="00853F2D">
        <w:t>Some things were</w:t>
      </w:r>
      <w:r w:rsidR="00853F2D">
        <w:t xml:space="preserve"> </w:t>
      </w:r>
      <w:r w:rsidR="00802BE3">
        <w:t>______________________________________________________________</w:t>
      </w:r>
    </w:p>
    <w:p w14:paraId="7EB8BC98" w14:textId="77777777" w:rsidR="00853F2D" w:rsidRDefault="00853F2D" w:rsidP="00802BE3">
      <w:pPr>
        <w:spacing w:line="360" w:lineRule="auto"/>
      </w:pPr>
      <w:r>
        <w:t>__________________________________________________________________________________</w:t>
      </w:r>
    </w:p>
    <w:p w14:paraId="1AFB0E3B" w14:textId="4DCD7C0A" w:rsidR="00AA3B8C" w:rsidRDefault="00AA3B8C">
      <w:pPr>
        <w:spacing w:after="160" w:line="259" w:lineRule="auto"/>
      </w:pPr>
      <w:r>
        <w:br w:type="page"/>
      </w:r>
    </w:p>
    <w:p w14:paraId="5F1C66E5" w14:textId="4E7843D0" w:rsidR="004C2045" w:rsidRPr="00D51FA8" w:rsidRDefault="00AA3B8C" w:rsidP="00F13E13">
      <w:pPr>
        <w:rPr>
          <w:b/>
          <w:bCs/>
          <w:sz w:val="32"/>
          <w:szCs w:val="32"/>
        </w:rPr>
      </w:pPr>
      <w:r w:rsidRPr="00D51FA8">
        <w:rPr>
          <w:b/>
          <w:bCs/>
          <w:sz w:val="32"/>
          <w:szCs w:val="32"/>
        </w:rPr>
        <w:lastRenderedPageBreak/>
        <w:t>Part 2</w:t>
      </w:r>
    </w:p>
    <w:p w14:paraId="36E2D4A3" w14:textId="639CD6DD" w:rsidR="00D714DA" w:rsidRPr="00463B4A" w:rsidRDefault="00D714DA" w:rsidP="00F13E13">
      <w:pPr>
        <w:rPr>
          <w:b/>
          <w:bCs/>
          <w:color w:val="3A7C22" w:themeColor="accent6" w:themeShade="BF"/>
        </w:rPr>
      </w:pPr>
      <w:r w:rsidRPr="00463B4A">
        <w:rPr>
          <w:b/>
          <w:bCs/>
          <w:color w:val="3A7C22" w:themeColor="accent6" w:themeShade="BF"/>
        </w:rPr>
        <w:t xml:space="preserve">Common Mistakes, </w:t>
      </w:r>
      <w:r w:rsidR="00AF6EEE" w:rsidRPr="00463B4A">
        <w:rPr>
          <w:b/>
          <w:bCs/>
          <w:color w:val="3A7C22" w:themeColor="accent6" w:themeShade="BF"/>
        </w:rPr>
        <w:t xml:space="preserve">Subject Verb Agreement, </w:t>
      </w:r>
      <w:r w:rsidR="00D51FA8" w:rsidRPr="00463B4A">
        <w:rPr>
          <w:b/>
          <w:bCs/>
          <w:color w:val="3A7C22" w:themeColor="accent6" w:themeShade="BF"/>
        </w:rPr>
        <w:t xml:space="preserve">Confusing Words, </w:t>
      </w:r>
      <w:r w:rsidR="00463B4A">
        <w:rPr>
          <w:b/>
          <w:bCs/>
          <w:color w:val="3A7C22" w:themeColor="accent6" w:themeShade="BF"/>
        </w:rPr>
        <w:br/>
      </w:r>
      <w:proofErr w:type="spellStart"/>
      <w:r w:rsidR="00463B4A" w:rsidRPr="00463B4A">
        <w:rPr>
          <w:b/>
          <w:bCs/>
          <w:color w:val="3A7C22" w:themeColor="accent6" w:themeShade="BF"/>
        </w:rPr>
        <w:t>Capitali</w:t>
      </w:r>
      <w:r w:rsidR="00B56A82">
        <w:rPr>
          <w:b/>
          <w:bCs/>
          <w:color w:val="3A7C22" w:themeColor="accent6" w:themeShade="BF"/>
        </w:rPr>
        <w:t>s</w:t>
      </w:r>
      <w:r w:rsidR="00463B4A" w:rsidRPr="00463B4A">
        <w:rPr>
          <w:b/>
          <w:bCs/>
          <w:color w:val="3A7C22" w:themeColor="accent6" w:themeShade="BF"/>
        </w:rPr>
        <w:t>ation</w:t>
      </w:r>
      <w:proofErr w:type="spellEnd"/>
      <w:r w:rsidR="00D51FA8" w:rsidRPr="00463B4A">
        <w:rPr>
          <w:b/>
          <w:bCs/>
          <w:color w:val="3A7C22" w:themeColor="accent6" w:themeShade="BF"/>
        </w:rPr>
        <w:t xml:space="preserve"> and Formal vs Informal Language Use</w:t>
      </w:r>
    </w:p>
    <w:p w14:paraId="6DD1A295" w14:textId="79153438" w:rsidR="007872C7" w:rsidRDefault="007872C7" w:rsidP="007872C7">
      <w:pPr>
        <w:pStyle w:val="FirstParagraph"/>
      </w:pPr>
      <w:r>
        <w:rPr>
          <w:b/>
          <w:bCs/>
        </w:rPr>
        <w:t>1. Choose the correct word to complete each sentence</w:t>
      </w:r>
      <w:r w:rsidR="004526AF">
        <w:rPr>
          <w:b/>
          <w:bCs/>
        </w:rPr>
        <w:t>.</w:t>
      </w:r>
    </w:p>
    <w:p w14:paraId="1E571E39" w14:textId="77777777" w:rsidR="007872C7" w:rsidRDefault="007872C7" w:rsidP="00463B4A">
      <w:pPr>
        <w:pStyle w:val="Compact"/>
        <w:numPr>
          <w:ilvl w:val="0"/>
          <w:numId w:val="2"/>
        </w:numPr>
        <w:spacing w:line="360" w:lineRule="auto"/>
      </w:pPr>
      <w:r>
        <w:t xml:space="preserve">Is this </w:t>
      </w:r>
      <w:r>
        <w:rPr>
          <w:b/>
          <w:bCs/>
        </w:rPr>
        <w:t>your / you’re</w:t>
      </w:r>
      <w:r>
        <w:t xml:space="preserve"> backpack?</w:t>
      </w:r>
    </w:p>
    <w:p w14:paraId="0F2F405C" w14:textId="77777777" w:rsidR="007872C7" w:rsidRDefault="007872C7" w:rsidP="00463B4A">
      <w:pPr>
        <w:pStyle w:val="Compact"/>
        <w:numPr>
          <w:ilvl w:val="0"/>
          <w:numId w:val="2"/>
        </w:numPr>
        <w:spacing w:line="360" w:lineRule="auto"/>
      </w:pPr>
      <w:r>
        <w:t xml:space="preserve">I think </w:t>
      </w:r>
      <w:r>
        <w:rPr>
          <w:b/>
          <w:bCs/>
        </w:rPr>
        <w:t>your / you’re</w:t>
      </w:r>
      <w:r>
        <w:t xml:space="preserve"> going to love this movie.</w:t>
      </w:r>
    </w:p>
    <w:p w14:paraId="22C4C01F" w14:textId="77777777" w:rsidR="007872C7" w:rsidRDefault="007872C7" w:rsidP="00463B4A">
      <w:pPr>
        <w:pStyle w:val="Compact"/>
        <w:numPr>
          <w:ilvl w:val="0"/>
          <w:numId w:val="2"/>
        </w:numPr>
        <w:spacing w:line="360" w:lineRule="auto"/>
      </w:pPr>
      <w:r>
        <w:t xml:space="preserve">Don’t forget </w:t>
      </w:r>
      <w:r>
        <w:rPr>
          <w:b/>
          <w:bCs/>
        </w:rPr>
        <w:t>your / you’re</w:t>
      </w:r>
      <w:r>
        <w:t xml:space="preserve"> lunch.</w:t>
      </w:r>
    </w:p>
    <w:p w14:paraId="710B2FAA" w14:textId="77777777" w:rsidR="007872C7" w:rsidRDefault="007872C7" w:rsidP="00463B4A">
      <w:pPr>
        <w:pStyle w:val="Compact"/>
        <w:numPr>
          <w:ilvl w:val="0"/>
          <w:numId w:val="2"/>
        </w:numPr>
        <w:spacing w:line="360" w:lineRule="auto"/>
      </w:pPr>
      <w:r>
        <w:rPr>
          <w:b/>
          <w:bCs/>
        </w:rPr>
        <w:t>Your / You’re</w:t>
      </w:r>
      <w:r>
        <w:t xml:space="preserve"> very good at English!</w:t>
      </w:r>
    </w:p>
    <w:p w14:paraId="553074C2" w14:textId="77777777" w:rsidR="007872C7" w:rsidRDefault="007872C7" w:rsidP="00463B4A">
      <w:pPr>
        <w:pStyle w:val="Compact"/>
        <w:numPr>
          <w:ilvl w:val="0"/>
          <w:numId w:val="2"/>
        </w:numPr>
        <w:spacing w:line="360" w:lineRule="auto"/>
      </w:pPr>
      <w:r>
        <w:t xml:space="preserve">I found </w:t>
      </w:r>
      <w:r>
        <w:rPr>
          <w:b/>
          <w:bCs/>
        </w:rPr>
        <w:t>your / you’re</w:t>
      </w:r>
      <w:r>
        <w:t xml:space="preserve"> keys on the table.</w:t>
      </w:r>
    </w:p>
    <w:p w14:paraId="1CC1AC19" w14:textId="77777777" w:rsidR="00463B4A" w:rsidRPr="00463B4A" w:rsidRDefault="00463B4A" w:rsidP="007872C7">
      <w:pPr>
        <w:pStyle w:val="FirstParagraph"/>
        <w:rPr>
          <w:b/>
          <w:bCs/>
          <w:sz w:val="2"/>
          <w:szCs w:val="2"/>
        </w:rPr>
      </w:pPr>
    </w:p>
    <w:p w14:paraId="3EFC14D0" w14:textId="6969D949" w:rsidR="007872C7" w:rsidRDefault="007872C7" w:rsidP="007872C7">
      <w:pPr>
        <w:pStyle w:val="FirstParagraph"/>
      </w:pPr>
      <w:r>
        <w:rPr>
          <w:b/>
          <w:bCs/>
        </w:rPr>
        <w:t>2. Complete the table with the correct forms of the irregular verbs.</w:t>
      </w:r>
    </w:p>
    <w:tbl>
      <w:tblPr>
        <w:tblStyle w:val="Listtabell3dekorfrg3"/>
        <w:tblW w:w="8926" w:type="dxa"/>
        <w:tblLook w:val="0020" w:firstRow="1" w:lastRow="0" w:firstColumn="0" w:lastColumn="0" w:noHBand="0" w:noVBand="0"/>
      </w:tblPr>
      <w:tblGrid>
        <w:gridCol w:w="1176"/>
        <w:gridCol w:w="3095"/>
        <w:gridCol w:w="3095"/>
        <w:gridCol w:w="1560"/>
      </w:tblGrid>
      <w:tr w:rsidR="007872C7" w:rsidRPr="00576E48" w14:paraId="68B83A61" w14:textId="77777777" w:rsidTr="00463B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shd w:val="clear" w:color="auto" w:fill="D9F2D0" w:themeFill="accent6" w:themeFillTint="33"/>
          </w:tcPr>
          <w:p w14:paraId="67B73D56" w14:textId="77777777" w:rsidR="007872C7" w:rsidRPr="00576E48" w:rsidRDefault="007872C7" w:rsidP="00BF0535">
            <w:pPr>
              <w:pStyle w:val="Compact"/>
              <w:rPr>
                <w:color w:val="auto"/>
              </w:rPr>
            </w:pPr>
            <w:r w:rsidRPr="00576E48">
              <w:rPr>
                <w:color w:val="auto"/>
              </w:rPr>
              <w:t>Infinitive</w:t>
            </w:r>
          </w:p>
        </w:tc>
        <w:tc>
          <w:tcPr>
            <w:tcW w:w="3095" w:type="dxa"/>
            <w:shd w:val="clear" w:color="auto" w:fill="D9F2D0" w:themeFill="accent6" w:themeFillTint="33"/>
          </w:tcPr>
          <w:p w14:paraId="7BB8FAE8" w14:textId="77777777" w:rsidR="007872C7" w:rsidRPr="00576E48" w:rsidRDefault="007872C7" w:rsidP="00BF0535">
            <w:pPr>
              <w:pStyle w:val="Comp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76E48">
              <w:rPr>
                <w:color w:val="auto"/>
              </w:rPr>
              <w:t>Past simple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5" w:type="dxa"/>
            <w:shd w:val="clear" w:color="auto" w:fill="D9F2D0" w:themeFill="accent6" w:themeFillTint="33"/>
          </w:tcPr>
          <w:p w14:paraId="027EA15A" w14:textId="77777777" w:rsidR="007872C7" w:rsidRPr="00576E48" w:rsidRDefault="007872C7" w:rsidP="00BF0535">
            <w:pPr>
              <w:pStyle w:val="Compact"/>
              <w:rPr>
                <w:color w:val="auto"/>
              </w:rPr>
            </w:pPr>
            <w:r w:rsidRPr="00576E48">
              <w:rPr>
                <w:color w:val="auto"/>
              </w:rPr>
              <w:t>Past participle</w:t>
            </w:r>
          </w:p>
        </w:tc>
        <w:tc>
          <w:tcPr>
            <w:tcW w:w="1560" w:type="dxa"/>
            <w:shd w:val="clear" w:color="auto" w:fill="D9F2D0" w:themeFill="accent6" w:themeFillTint="33"/>
          </w:tcPr>
          <w:p w14:paraId="4F00B1F7" w14:textId="77777777" w:rsidR="007872C7" w:rsidRPr="00576E48" w:rsidRDefault="007872C7" w:rsidP="00BF0535">
            <w:pPr>
              <w:pStyle w:val="Comp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76E48">
              <w:rPr>
                <w:color w:val="auto"/>
              </w:rPr>
              <w:t>Swedish</w:t>
            </w:r>
          </w:p>
        </w:tc>
      </w:tr>
      <w:tr w:rsidR="007872C7" w14:paraId="1DCC6B9A" w14:textId="77777777" w:rsidTr="00463B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EA4906C" w14:textId="77777777" w:rsidR="007872C7" w:rsidRDefault="007872C7" w:rsidP="00463B4A">
            <w:pPr>
              <w:pStyle w:val="Compact"/>
              <w:spacing w:line="480" w:lineRule="auto"/>
            </w:pPr>
            <w:r>
              <w:t>eat</w:t>
            </w:r>
          </w:p>
        </w:tc>
        <w:tc>
          <w:tcPr>
            <w:tcW w:w="3095" w:type="dxa"/>
          </w:tcPr>
          <w:p w14:paraId="0A4582BD" w14:textId="77777777" w:rsidR="007872C7" w:rsidRDefault="007872C7" w:rsidP="00463B4A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5" w:type="dxa"/>
          </w:tcPr>
          <w:p w14:paraId="27B537BF" w14:textId="77777777" w:rsidR="007872C7" w:rsidRDefault="007872C7" w:rsidP="00463B4A">
            <w:pPr>
              <w:pStyle w:val="Compact"/>
              <w:spacing w:line="480" w:lineRule="auto"/>
            </w:pPr>
          </w:p>
        </w:tc>
        <w:tc>
          <w:tcPr>
            <w:tcW w:w="1560" w:type="dxa"/>
          </w:tcPr>
          <w:p w14:paraId="6E285EDE" w14:textId="77777777" w:rsidR="007872C7" w:rsidRDefault="007872C7" w:rsidP="00463B4A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äta</w:t>
            </w:r>
            <w:proofErr w:type="spellEnd"/>
          </w:p>
        </w:tc>
      </w:tr>
      <w:tr w:rsidR="007872C7" w14:paraId="66E14D34" w14:textId="77777777" w:rsidTr="00463B4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48BDA6" w14:textId="77777777" w:rsidR="007872C7" w:rsidRDefault="007872C7" w:rsidP="00463B4A">
            <w:pPr>
              <w:pStyle w:val="Compact"/>
              <w:spacing w:line="480" w:lineRule="auto"/>
            </w:pPr>
            <w:r>
              <w:t>go</w:t>
            </w:r>
          </w:p>
        </w:tc>
        <w:tc>
          <w:tcPr>
            <w:tcW w:w="3095" w:type="dxa"/>
          </w:tcPr>
          <w:p w14:paraId="6FA066D0" w14:textId="77777777" w:rsidR="007872C7" w:rsidRDefault="007872C7" w:rsidP="00463B4A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5" w:type="dxa"/>
          </w:tcPr>
          <w:p w14:paraId="77952DC6" w14:textId="77777777" w:rsidR="007872C7" w:rsidRDefault="007872C7" w:rsidP="00463B4A">
            <w:pPr>
              <w:pStyle w:val="Compact"/>
              <w:spacing w:line="480" w:lineRule="auto"/>
            </w:pPr>
          </w:p>
        </w:tc>
        <w:tc>
          <w:tcPr>
            <w:tcW w:w="1560" w:type="dxa"/>
          </w:tcPr>
          <w:p w14:paraId="3109FAA5" w14:textId="77777777" w:rsidR="007872C7" w:rsidRDefault="007872C7" w:rsidP="00463B4A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gå</w:t>
            </w:r>
            <w:proofErr w:type="spellEnd"/>
          </w:p>
        </w:tc>
      </w:tr>
      <w:tr w:rsidR="007872C7" w14:paraId="43F6BFBD" w14:textId="77777777" w:rsidTr="00463B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5BA5BF" w14:textId="77777777" w:rsidR="007872C7" w:rsidRDefault="007872C7" w:rsidP="00463B4A">
            <w:pPr>
              <w:pStyle w:val="Compact"/>
              <w:spacing w:line="480" w:lineRule="auto"/>
            </w:pPr>
            <w:r>
              <w:t>write</w:t>
            </w:r>
          </w:p>
        </w:tc>
        <w:tc>
          <w:tcPr>
            <w:tcW w:w="3095" w:type="dxa"/>
          </w:tcPr>
          <w:p w14:paraId="12F272C5" w14:textId="77777777" w:rsidR="007872C7" w:rsidRDefault="007872C7" w:rsidP="00463B4A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5" w:type="dxa"/>
          </w:tcPr>
          <w:p w14:paraId="7A29B612" w14:textId="77777777" w:rsidR="007872C7" w:rsidRDefault="007872C7" w:rsidP="00463B4A">
            <w:pPr>
              <w:pStyle w:val="Compact"/>
              <w:spacing w:line="480" w:lineRule="auto"/>
            </w:pPr>
          </w:p>
        </w:tc>
        <w:tc>
          <w:tcPr>
            <w:tcW w:w="1560" w:type="dxa"/>
          </w:tcPr>
          <w:p w14:paraId="2D3ACDD2" w14:textId="77777777" w:rsidR="007872C7" w:rsidRDefault="007872C7" w:rsidP="00463B4A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skriva</w:t>
            </w:r>
            <w:proofErr w:type="spellEnd"/>
          </w:p>
        </w:tc>
      </w:tr>
      <w:tr w:rsidR="007872C7" w14:paraId="68FEEEAA" w14:textId="77777777" w:rsidTr="00463B4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269651" w14:textId="77777777" w:rsidR="007872C7" w:rsidRDefault="007872C7" w:rsidP="00463B4A">
            <w:pPr>
              <w:pStyle w:val="Compact"/>
              <w:spacing w:line="480" w:lineRule="auto"/>
            </w:pPr>
            <w:r>
              <w:t>break</w:t>
            </w:r>
          </w:p>
        </w:tc>
        <w:tc>
          <w:tcPr>
            <w:tcW w:w="3095" w:type="dxa"/>
          </w:tcPr>
          <w:p w14:paraId="1F618768" w14:textId="77777777" w:rsidR="007872C7" w:rsidRDefault="007872C7" w:rsidP="00463B4A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5" w:type="dxa"/>
          </w:tcPr>
          <w:p w14:paraId="7B945C7F" w14:textId="77777777" w:rsidR="007872C7" w:rsidRDefault="007872C7" w:rsidP="00463B4A">
            <w:pPr>
              <w:pStyle w:val="Compact"/>
              <w:spacing w:line="480" w:lineRule="auto"/>
            </w:pPr>
          </w:p>
        </w:tc>
        <w:tc>
          <w:tcPr>
            <w:tcW w:w="1560" w:type="dxa"/>
          </w:tcPr>
          <w:p w14:paraId="05AD6B6D" w14:textId="77777777" w:rsidR="007872C7" w:rsidRDefault="007872C7" w:rsidP="00463B4A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bryta</w:t>
            </w:r>
            <w:proofErr w:type="spellEnd"/>
          </w:p>
        </w:tc>
      </w:tr>
      <w:tr w:rsidR="007872C7" w14:paraId="36D7C25D" w14:textId="77777777" w:rsidTr="00463B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16E732" w14:textId="77777777" w:rsidR="007872C7" w:rsidRDefault="007872C7" w:rsidP="00463B4A">
            <w:pPr>
              <w:pStyle w:val="Compact"/>
              <w:spacing w:line="480" w:lineRule="auto"/>
            </w:pPr>
            <w:r>
              <w:t>choose</w:t>
            </w:r>
          </w:p>
        </w:tc>
        <w:tc>
          <w:tcPr>
            <w:tcW w:w="3095" w:type="dxa"/>
          </w:tcPr>
          <w:p w14:paraId="64B0312B" w14:textId="77777777" w:rsidR="007872C7" w:rsidRDefault="007872C7" w:rsidP="00463B4A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5" w:type="dxa"/>
          </w:tcPr>
          <w:p w14:paraId="565B2DD0" w14:textId="77777777" w:rsidR="007872C7" w:rsidRDefault="007872C7" w:rsidP="00463B4A">
            <w:pPr>
              <w:pStyle w:val="Compact"/>
              <w:spacing w:line="480" w:lineRule="auto"/>
            </w:pPr>
          </w:p>
        </w:tc>
        <w:tc>
          <w:tcPr>
            <w:tcW w:w="1560" w:type="dxa"/>
          </w:tcPr>
          <w:p w14:paraId="02F973AF" w14:textId="77777777" w:rsidR="007872C7" w:rsidRDefault="007872C7" w:rsidP="00463B4A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välja</w:t>
            </w:r>
            <w:proofErr w:type="spellEnd"/>
          </w:p>
        </w:tc>
      </w:tr>
    </w:tbl>
    <w:p w14:paraId="224BC8D1" w14:textId="77777777" w:rsidR="00463B4A" w:rsidRPr="00463B4A" w:rsidRDefault="00463B4A" w:rsidP="007872C7">
      <w:pPr>
        <w:pStyle w:val="Brdtext"/>
        <w:rPr>
          <w:b/>
          <w:bCs/>
          <w:sz w:val="6"/>
          <w:szCs w:val="6"/>
        </w:rPr>
      </w:pPr>
    </w:p>
    <w:p w14:paraId="0E482FB3" w14:textId="6DE26BBB" w:rsidR="007872C7" w:rsidRDefault="007872C7" w:rsidP="007872C7">
      <w:pPr>
        <w:pStyle w:val="Brdtext"/>
      </w:pPr>
      <w:r>
        <w:rPr>
          <w:b/>
          <w:bCs/>
        </w:rPr>
        <w:t>3. Fill in the blank with the correct genitive form.</w:t>
      </w:r>
    </w:p>
    <w:p w14:paraId="025A9C34" w14:textId="469DCDDE" w:rsidR="007872C7" w:rsidRDefault="007872C7" w:rsidP="00463B4A">
      <w:pPr>
        <w:pStyle w:val="Compact"/>
        <w:numPr>
          <w:ilvl w:val="0"/>
          <w:numId w:val="14"/>
        </w:numPr>
        <w:spacing w:line="480" w:lineRule="auto"/>
      </w:pPr>
      <w:r>
        <w:t xml:space="preserve">This is my </w:t>
      </w:r>
      <w:r>
        <w:rPr>
          <w:b/>
          <w:bCs/>
        </w:rPr>
        <w:t>__</w:t>
      </w:r>
      <w:r w:rsidR="00463B4A">
        <w:rPr>
          <w:b/>
          <w:bCs/>
        </w:rPr>
        <w:t>___________________________________________</w:t>
      </w:r>
      <w:r>
        <w:rPr>
          <w:b/>
          <w:bCs/>
        </w:rPr>
        <w:t>__</w:t>
      </w:r>
      <w:r>
        <w:t xml:space="preserve"> bike. (</w:t>
      </w:r>
      <w:proofErr w:type="spellStart"/>
      <w:r>
        <w:t>bro</w:t>
      </w:r>
      <w:r w:rsidR="00B00C0E">
        <w:t>r</w:t>
      </w:r>
      <w:proofErr w:type="spellEnd"/>
      <w:r>
        <w:t>)</w:t>
      </w:r>
    </w:p>
    <w:p w14:paraId="692736E1" w14:textId="2EEFA4AD" w:rsidR="007872C7" w:rsidRDefault="007872C7" w:rsidP="00463B4A">
      <w:pPr>
        <w:pStyle w:val="Compact"/>
        <w:numPr>
          <w:ilvl w:val="0"/>
          <w:numId w:val="14"/>
        </w:numPr>
      </w:pPr>
      <w:r>
        <w:t xml:space="preserve">We stayed at </w:t>
      </w:r>
      <w:r w:rsidR="00463B4A">
        <w:rPr>
          <w:b/>
          <w:bCs/>
        </w:rPr>
        <w:t>_______________________________________________</w:t>
      </w:r>
      <w:r w:rsidR="00463B4A">
        <w:t xml:space="preserve"> </w:t>
      </w:r>
      <w:r>
        <w:t>house last summer. (Anna)</w:t>
      </w:r>
      <w:r w:rsidR="00463B4A">
        <w:br/>
      </w:r>
    </w:p>
    <w:p w14:paraId="2071343A" w14:textId="6BB2FCBA" w:rsidR="007872C7" w:rsidRDefault="007872C7" w:rsidP="00463B4A">
      <w:pPr>
        <w:pStyle w:val="Compact"/>
        <w:numPr>
          <w:ilvl w:val="0"/>
          <w:numId w:val="14"/>
        </w:numPr>
      </w:pPr>
      <w:r>
        <w:t xml:space="preserve">The </w:t>
      </w:r>
      <w:r w:rsidR="00463B4A">
        <w:rPr>
          <w:b/>
          <w:bCs/>
        </w:rPr>
        <w:t>_______________________________________________</w:t>
      </w:r>
      <w:r w:rsidR="00463B4A">
        <w:t xml:space="preserve"> </w:t>
      </w:r>
      <w:r>
        <w:t>toys are everywhere. (hund)</w:t>
      </w:r>
      <w:r w:rsidR="00463B4A">
        <w:br/>
      </w:r>
    </w:p>
    <w:p w14:paraId="31ED616C" w14:textId="5A865E82" w:rsidR="007872C7" w:rsidRPr="00576E48" w:rsidRDefault="007872C7" w:rsidP="00463B4A">
      <w:pPr>
        <w:pStyle w:val="Compact"/>
        <w:numPr>
          <w:ilvl w:val="0"/>
          <w:numId w:val="14"/>
        </w:numPr>
        <w:rPr>
          <w:lang w:val="sv-SE"/>
        </w:rPr>
      </w:pPr>
      <w:r w:rsidRPr="00576E48">
        <w:rPr>
          <w:lang w:val="sv-SE"/>
        </w:rPr>
        <w:t xml:space="preserve">I </w:t>
      </w:r>
      <w:proofErr w:type="spellStart"/>
      <w:r w:rsidRPr="00576E48">
        <w:rPr>
          <w:lang w:val="sv-SE"/>
        </w:rPr>
        <w:t>borrowed</w:t>
      </w:r>
      <w:proofErr w:type="spellEnd"/>
      <w:r w:rsidRPr="00576E48">
        <w:rPr>
          <w:lang w:val="sv-SE"/>
        </w:rPr>
        <w:t xml:space="preserve"> my </w:t>
      </w:r>
      <w:r w:rsidR="00463B4A">
        <w:rPr>
          <w:b/>
          <w:bCs/>
        </w:rPr>
        <w:t>_______________________________________________</w:t>
      </w:r>
      <w:r w:rsidR="00463B4A">
        <w:t xml:space="preserve"> </w:t>
      </w:r>
      <w:proofErr w:type="spellStart"/>
      <w:r w:rsidRPr="00576E48">
        <w:rPr>
          <w:lang w:val="sv-SE"/>
        </w:rPr>
        <w:t>car</w:t>
      </w:r>
      <w:proofErr w:type="spellEnd"/>
      <w:r w:rsidRPr="00576E48">
        <w:rPr>
          <w:lang w:val="sv-SE"/>
        </w:rPr>
        <w:t>. (föräldrar)</w:t>
      </w:r>
      <w:r w:rsidR="00463B4A">
        <w:rPr>
          <w:lang w:val="sv-SE"/>
        </w:rPr>
        <w:br/>
      </w:r>
    </w:p>
    <w:p w14:paraId="7ABF4997" w14:textId="6FE47A04" w:rsidR="007872C7" w:rsidRDefault="007872C7" w:rsidP="00463B4A">
      <w:pPr>
        <w:pStyle w:val="Compact"/>
        <w:numPr>
          <w:ilvl w:val="0"/>
          <w:numId w:val="14"/>
        </w:numPr>
      </w:pPr>
      <w:r>
        <w:t xml:space="preserve">The </w:t>
      </w:r>
      <w:r w:rsidR="00463B4A">
        <w:rPr>
          <w:b/>
          <w:bCs/>
        </w:rPr>
        <w:t>_______________________________________________</w:t>
      </w:r>
      <w:r w:rsidR="00463B4A">
        <w:t xml:space="preserve"> </w:t>
      </w:r>
      <w:r>
        <w:t>room is upstairs. (</w:t>
      </w:r>
      <w:proofErr w:type="spellStart"/>
      <w:r>
        <w:t>barnen</w:t>
      </w:r>
      <w:proofErr w:type="spellEnd"/>
      <w:r>
        <w:t>)</w:t>
      </w:r>
    </w:p>
    <w:p w14:paraId="7DE9EFC0" w14:textId="77777777" w:rsidR="00B00C0E" w:rsidRDefault="00B00C0E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17773280" w14:textId="2B29CEA9" w:rsidR="007872C7" w:rsidRDefault="007872C7" w:rsidP="007872C7">
      <w:pPr>
        <w:pStyle w:val="FirstParagraph"/>
      </w:pPr>
      <w:r>
        <w:rPr>
          <w:b/>
          <w:bCs/>
        </w:rPr>
        <w:lastRenderedPageBreak/>
        <w:t>4. Choose the correct form of the verb in brackets.</w:t>
      </w:r>
    </w:p>
    <w:p w14:paraId="52D909BA" w14:textId="77777777" w:rsidR="007872C7" w:rsidRDefault="007872C7" w:rsidP="00463B4A">
      <w:pPr>
        <w:pStyle w:val="Compact"/>
        <w:numPr>
          <w:ilvl w:val="0"/>
          <w:numId w:val="15"/>
        </w:numPr>
        <w:spacing w:line="360" w:lineRule="auto"/>
      </w:pPr>
      <w:r>
        <w:t xml:space="preserve">She </w:t>
      </w:r>
      <w:r>
        <w:rPr>
          <w:b/>
          <w:bCs/>
        </w:rPr>
        <w:t>always go / goes</w:t>
      </w:r>
      <w:r>
        <w:t xml:space="preserve"> to school by bike.</w:t>
      </w:r>
    </w:p>
    <w:p w14:paraId="6B570B5F" w14:textId="77777777" w:rsidR="007872C7" w:rsidRDefault="007872C7" w:rsidP="00463B4A">
      <w:pPr>
        <w:pStyle w:val="Compact"/>
        <w:numPr>
          <w:ilvl w:val="0"/>
          <w:numId w:val="15"/>
        </w:numPr>
        <w:spacing w:line="360" w:lineRule="auto"/>
      </w:pPr>
      <w:r>
        <w:t xml:space="preserve">My friends </w:t>
      </w:r>
      <w:r>
        <w:rPr>
          <w:b/>
          <w:bCs/>
        </w:rPr>
        <w:t>likes / like</w:t>
      </w:r>
      <w:r>
        <w:t xml:space="preserve"> football.</w:t>
      </w:r>
    </w:p>
    <w:p w14:paraId="055C1D72" w14:textId="77777777" w:rsidR="007872C7" w:rsidRDefault="007872C7" w:rsidP="00463B4A">
      <w:pPr>
        <w:pStyle w:val="Compact"/>
        <w:numPr>
          <w:ilvl w:val="0"/>
          <w:numId w:val="15"/>
        </w:numPr>
        <w:spacing w:line="360" w:lineRule="auto"/>
      </w:pPr>
      <w:r>
        <w:t xml:space="preserve">The baby </w:t>
      </w:r>
      <w:r>
        <w:rPr>
          <w:b/>
          <w:bCs/>
        </w:rPr>
        <w:t>cry / cries</w:t>
      </w:r>
      <w:r>
        <w:t xml:space="preserve"> every night.</w:t>
      </w:r>
    </w:p>
    <w:p w14:paraId="39E2617A" w14:textId="77777777" w:rsidR="007872C7" w:rsidRDefault="007872C7" w:rsidP="00463B4A">
      <w:pPr>
        <w:pStyle w:val="Compact"/>
        <w:numPr>
          <w:ilvl w:val="0"/>
          <w:numId w:val="15"/>
        </w:numPr>
        <w:spacing w:line="360" w:lineRule="auto"/>
      </w:pPr>
      <w:r>
        <w:t xml:space="preserve">He </w:t>
      </w:r>
      <w:r>
        <w:rPr>
          <w:b/>
          <w:bCs/>
        </w:rPr>
        <w:t>don’t / doesn’t</w:t>
      </w:r>
      <w:r>
        <w:t xml:space="preserve"> understand the question.</w:t>
      </w:r>
    </w:p>
    <w:p w14:paraId="3CC24E9A" w14:textId="77777777" w:rsidR="007872C7" w:rsidRDefault="007872C7" w:rsidP="00463B4A">
      <w:pPr>
        <w:pStyle w:val="Compact"/>
        <w:numPr>
          <w:ilvl w:val="0"/>
          <w:numId w:val="15"/>
        </w:numPr>
        <w:spacing w:line="360" w:lineRule="auto"/>
      </w:pPr>
      <w:r>
        <w:t xml:space="preserve">They </w:t>
      </w:r>
      <w:r>
        <w:rPr>
          <w:b/>
          <w:bCs/>
        </w:rPr>
        <w:t>was / were</w:t>
      </w:r>
      <w:r>
        <w:t xml:space="preserve"> happy to see us.</w:t>
      </w:r>
    </w:p>
    <w:p w14:paraId="254D2E01" w14:textId="77777777" w:rsidR="00463B4A" w:rsidRPr="00B93837" w:rsidRDefault="00463B4A" w:rsidP="007872C7">
      <w:pPr>
        <w:pStyle w:val="FirstParagraph"/>
        <w:rPr>
          <w:b/>
          <w:bCs/>
          <w:sz w:val="14"/>
          <w:szCs w:val="14"/>
        </w:rPr>
      </w:pPr>
    </w:p>
    <w:p w14:paraId="054E3627" w14:textId="6C4C316E" w:rsidR="007872C7" w:rsidRDefault="007872C7" w:rsidP="007872C7">
      <w:pPr>
        <w:pStyle w:val="FirstParagraph"/>
        <w:rPr>
          <w:b/>
          <w:bCs/>
        </w:rPr>
      </w:pPr>
      <w:r>
        <w:rPr>
          <w:b/>
          <w:bCs/>
        </w:rPr>
        <w:t xml:space="preserve">5. </w:t>
      </w:r>
      <w:r w:rsidR="00FF135C">
        <w:rPr>
          <w:b/>
          <w:bCs/>
        </w:rPr>
        <w:t xml:space="preserve">Write the correct form of the verb </w:t>
      </w:r>
      <w:r w:rsidR="00FF135C" w:rsidRPr="00FF135C">
        <w:rPr>
          <w:b/>
          <w:bCs/>
          <w:i/>
          <w:iCs/>
        </w:rPr>
        <w:t>be</w:t>
      </w:r>
      <w:r w:rsidR="00FF135C">
        <w:rPr>
          <w:b/>
          <w:bCs/>
        </w:rPr>
        <w:t>.</w:t>
      </w:r>
    </w:p>
    <w:tbl>
      <w:tblPr>
        <w:tblStyle w:val="Listtabell3dekorfrg3"/>
        <w:tblW w:w="0" w:type="auto"/>
        <w:tblLook w:val="0020" w:firstRow="1" w:lastRow="0" w:firstColumn="0" w:lastColumn="0" w:noHBand="0" w:noVBand="0"/>
      </w:tblPr>
      <w:tblGrid>
        <w:gridCol w:w="1055"/>
        <w:gridCol w:w="2626"/>
      </w:tblGrid>
      <w:tr w:rsidR="00FF135C" w:rsidRPr="00FF135C" w14:paraId="71C667A3" w14:textId="77777777" w:rsidTr="00FF13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shd w:val="clear" w:color="auto" w:fill="D9F2D0" w:themeFill="accent6" w:themeFillTint="33"/>
          </w:tcPr>
          <w:p w14:paraId="24801F3B" w14:textId="77777777" w:rsidR="00FF135C" w:rsidRPr="00FF135C" w:rsidRDefault="00FF135C" w:rsidP="00AE228D">
            <w:pPr>
              <w:pStyle w:val="Compact"/>
              <w:rPr>
                <w:color w:val="auto"/>
              </w:rPr>
            </w:pPr>
            <w:r w:rsidRPr="00FF135C">
              <w:rPr>
                <w:color w:val="auto"/>
              </w:rPr>
              <w:t>Subject</w:t>
            </w:r>
          </w:p>
        </w:tc>
        <w:tc>
          <w:tcPr>
            <w:tcW w:w="2626" w:type="dxa"/>
            <w:shd w:val="clear" w:color="auto" w:fill="D9F2D0" w:themeFill="accent6" w:themeFillTint="33"/>
          </w:tcPr>
          <w:p w14:paraId="623AE296" w14:textId="3D608A33" w:rsidR="00FF135C" w:rsidRPr="00FF135C" w:rsidRDefault="00AE228D" w:rsidP="00AE228D">
            <w:pPr>
              <w:pStyle w:val="Comp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Verb Form</w:t>
            </w:r>
          </w:p>
        </w:tc>
      </w:tr>
      <w:tr w:rsidR="00FF135C" w14:paraId="634A9EA1" w14:textId="77777777" w:rsidTr="00FF1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382C11D" w14:textId="77777777" w:rsidR="00FF135C" w:rsidRDefault="00FF135C" w:rsidP="00FF135C">
            <w:pPr>
              <w:pStyle w:val="Compact"/>
              <w:spacing w:line="480" w:lineRule="auto"/>
            </w:pPr>
            <w:r>
              <w:t>I</w:t>
            </w:r>
          </w:p>
        </w:tc>
        <w:tc>
          <w:tcPr>
            <w:tcW w:w="2626" w:type="dxa"/>
          </w:tcPr>
          <w:p w14:paraId="2A375AC4" w14:textId="34858C50" w:rsidR="00FF135C" w:rsidRDefault="00FF135C" w:rsidP="00FF135C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35C" w14:paraId="0CE9E01A" w14:textId="77777777" w:rsidTr="00FF13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0B4674C" w14:textId="77777777" w:rsidR="00FF135C" w:rsidRDefault="00FF135C" w:rsidP="00FF135C">
            <w:pPr>
              <w:pStyle w:val="Compact"/>
              <w:spacing w:line="480" w:lineRule="auto"/>
            </w:pPr>
            <w:r>
              <w:t>He</w:t>
            </w:r>
          </w:p>
        </w:tc>
        <w:tc>
          <w:tcPr>
            <w:tcW w:w="2626" w:type="dxa"/>
          </w:tcPr>
          <w:p w14:paraId="63EB9C29" w14:textId="0264A844" w:rsidR="00FF135C" w:rsidRDefault="00FF135C" w:rsidP="00FF135C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135C" w14:paraId="3527E926" w14:textId="77777777" w:rsidTr="00FF1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346FC99" w14:textId="77777777" w:rsidR="00FF135C" w:rsidRDefault="00FF135C" w:rsidP="00FF135C">
            <w:pPr>
              <w:pStyle w:val="Compact"/>
              <w:spacing w:line="480" w:lineRule="auto"/>
            </w:pPr>
            <w:r>
              <w:t>They</w:t>
            </w:r>
          </w:p>
        </w:tc>
        <w:tc>
          <w:tcPr>
            <w:tcW w:w="2626" w:type="dxa"/>
          </w:tcPr>
          <w:p w14:paraId="55552111" w14:textId="6A97EBF4" w:rsidR="00FF135C" w:rsidRDefault="00FF135C" w:rsidP="00FF135C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35C" w14:paraId="1875CC48" w14:textId="77777777" w:rsidTr="00FF13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7282CBF" w14:textId="77777777" w:rsidR="00FF135C" w:rsidRDefault="00FF135C" w:rsidP="00FF135C">
            <w:pPr>
              <w:pStyle w:val="Compact"/>
              <w:spacing w:line="480" w:lineRule="auto"/>
            </w:pPr>
            <w:r>
              <w:t>She</w:t>
            </w:r>
          </w:p>
        </w:tc>
        <w:tc>
          <w:tcPr>
            <w:tcW w:w="2626" w:type="dxa"/>
          </w:tcPr>
          <w:p w14:paraId="3B498257" w14:textId="6143D2C5" w:rsidR="00FF135C" w:rsidRDefault="00FF135C" w:rsidP="00FF135C">
            <w:pPr>
              <w:pStyle w:val="Compact"/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135C" w14:paraId="6795B5AE" w14:textId="77777777" w:rsidTr="00FF1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2AA937" w14:textId="77777777" w:rsidR="00FF135C" w:rsidRDefault="00FF135C" w:rsidP="00FF135C">
            <w:pPr>
              <w:pStyle w:val="Compact"/>
              <w:spacing w:line="480" w:lineRule="auto"/>
            </w:pPr>
            <w:r>
              <w:t>You</w:t>
            </w:r>
          </w:p>
        </w:tc>
        <w:tc>
          <w:tcPr>
            <w:tcW w:w="2626" w:type="dxa"/>
          </w:tcPr>
          <w:p w14:paraId="51AA929F" w14:textId="01F9CC53" w:rsidR="00FF135C" w:rsidRDefault="00FF135C" w:rsidP="00FF135C">
            <w:pPr>
              <w:pStyle w:val="Compact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C1549DC" w14:textId="77777777" w:rsidR="00FF135C" w:rsidRPr="00B93837" w:rsidRDefault="00FF135C" w:rsidP="007872C7">
      <w:pPr>
        <w:pStyle w:val="Brdtext"/>
        <w:rPr>
          <w:b/>
          <w:bCs/>
          <w:sz w:val="22"/>
          <w:szCs w:val="22"/>
        </w:rPr>
      </w:pPr>
    </w:p>
    <w:p w14:paraId="7567BA7C" w14:textId="70F18201" w:rsidR="007872C7" w:rsidRDefault="007872C7" w:rsidP="007872C7">
      <w:pPr>
        <w:pStyle w:val="Brdtext"/>
      </w:pPr>
      <w:r>
        <w:rPr>
          <w:b/>
          <w:bCs/>
        </w:rPr>
        <w:t>6. Complete the sentences with words from the box.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6232"/>
      </w:tblGrid>
      <w:tr w:rsidR="00B93837" w14:paraId="3BDB3785" w14:textId="77777777" w:rsidTr="00B93837">
        <w:tc>
          <w:tcPr>
            <w:tcW w:w="6232" w:type="dxa"/>
          </w:tcPr>
          <w:p w14:paraId="61740B1D" w14:textId="7B7F2D53" w:rsidR="00B93837" w:rsidRPr="00B93837" w:rsidRDefault="00B93837" w:rsidP="007872C7">
            <w:pPr>
              <w:pStyle w:val="Brdtext"/>
            </w:pPr>
            <w:r w:rsidRPr="00B93837">
              <w:t>desert • dessert • capital • Capitol • principle • principal</w:t>
            </w:r>
          </w:p>
        </w:tc>
      </w:tr>
    </w:tbl>
    <w:p w14:paraId="46E95244" w14:textId="77777777" w:rsidR="00B93837" w:rsidRPr="00B93837" w:rsidRDefault="00B93837" w:rsidP="007872C7">
      <w:pPr>
        <w:pStyle w:val="Brdtext"/>
        <w:rPr>
          <w:sz w:val="6"/>
          <w:szCs w:val="6"/>
        </w:rPr>
      </w:pPr>
    </w:p>
    <w:p w14:paraId="2E1777EF" w14:textId="7458D761" w:rsidR="007872C7" w:rsidRDefault="007872C7" w:rsidP="00FF135C">
      <w:pPr>
        <w:pStyle w:val="Compact"/>
        <w:numPr>
          <w:ilvl w:val="0"/>
          <w:numId w:val="16"/>
        </w:numPr>
        <w:spacing w:line="480" w:lineRule="auto"/>
      </w:pPr>
      <w:r>
        <w:t>The Sahara is a huge __</w:t>
      </w:r>
      <w:r w:rsidR="00FF135C">
        <w:t>__________________________________</w:t>
      </w:r>
      <w:r>
        <w:t>________.</w:t>
      </w:r>
    </w:p>
    <w:p w14:paraId="5560CB83" w14:textId="523F807B" w:rsidR="007872C7" w:rsidRDefault="007872C7" w:rsidP="00FF135C">
      <w:pPr>
        <w:pStyle w:val="Compact"/>
        <w:numPr>
          <w:ilvl w:val="0"/>
          <w:numId w:val="16"/>
        </w:numPr>
        <w:spacing w:line="480" w:lineRule="auto"/>
      </w:pPr>
      <w:r>
        <w:t xml:space="preserve">We had chocolate cake for </w:t>
      </w:r>
      <w:r w:rsidR="00FF135C">
        <w:t>____________________________________________.</w:t>
      </w:r>
    </w:p>
    <w:p w14:paraId="7D6C4990" w14:textId="17291A98" w:rsidR="007872C7" w:rsidRDefault="007872C7" w:rsidP="00FF135C">
      <w:pPr>
        <w:pStyle w:val="Compact"/>
        <w:numPr>
          <w:ilvl w:val="0"/>
          <w:numId w:val="16"/>
        </w:numPr>
        <w:spacing w:line="480" w:lineRule="auto"/>
      </w:pPr>
      <w:r>
        <w:t xml:space="preserve">Stockholm is the </w:t>
      </w:r>
      <w:r w:rsidR="00FF135C">
        <w:t xml:space="preserve">____________________________________________ </w:t>
      </w:r>
      <w:r>
        <w:t>of Sweden.</w:t>
      </w:r>
    </w:p>
    <w:p w14:paraId="3E4F0582" w14:textId="23C5D218" w:rsidR="007872C7" w:rsidRDefault="007872C7" w:rsidP="00FF135C">
      <w:pPr>
        <w:pStyle w:val="Compact"/>
        <w:numPr>
          <w:ilvl w:val="0"/>
          <w:numId w:val="16"/>
        </w:numPr>
        <w:spacing w:line="480" w:lineRule="auto"/>
      </w:pPr>
      <w:r>
        <w:t xml:space="preserve">The students met the school </w:t>
      </w:r>
      <w:r w:rsidR="00FF135C">
        <w:t>____________________________________________.</w:t>
      </w:r>
    </w:p>
    <w:p w14:paraId="78933127" w14:textId="698F9059" w:rsidR="007872C7" w:rsidRDefault="007872C7" w:rsidP="00FF135C">
      <w:pPr>
        <w:pStyle w:val="Compact"/>
        <w:numPr>
          <w:ilvl w:val="0"/>
          <w:numId w:val="16"/>
        </w:numPr>
        <w:spacing w:line="480" w:lineRule="auto"/>
      </w:pPr>
      <w:r>
        <w:t xml:space="preserve">A good </w:t>
      </w:r>
      <w:r w:rsidR="00FF135C">
        <w:t xml:space="preserve">____________________________________________ </w:t>
      </w:r>
      <w:r>
        <w:t>to remember is “be kind”.</w:t>
      </w:r>
    </w:p>
    <w:p w14:paraId="41D198B5" w14:textId="2188337C" w:rsidR="007872C7" w:rsidRDefault="007872C7" w:rsidP="00FF135C">
      <w:pPr>
        <w:pStyle w:val="Compact"/>
        <w:numPr>
          <w:ilvl w:val="0"/>
          <w:numId w:val="16"/>
        </w:numPr>
      </w:pPr>
      <w:r>
        <w:t xml:space="preserve">The </w:t>
      </w:r>
      <w:r w:rsidR="00FF135C">
        <w:t xml:space="preserve">____________________________________________ </w:t>
      </w:r>
      <w:r>
        <w:t>building in Washington D.C. is very famous.</w:t>
      </w:r>
    </w:p>
    <w:p w14:paraId="20DC3531" w14:textId="5A90B55C" w:rsidR="007872C7" w:rsidRDefault="007872C7" w:rsidP="007872C7">
      <w:pPr>
        <w:pStyle w:val="FirstParagraph"/>
      </w:pPr>
      <w:r>
        <w:rPr>
          <w:b/>
          <w:bCs/>
        </w:rPr>
        <w:lastRenderedPageBreak/>
        <w:t xml:space="preserve">7. Rewrite each sentence using the correct </w:t>
      </w:r>
      <w:proofErr w:type="spellStart"/>
      <w:r>
        <w:rPr>
          <w:b/>
          <w:bCs/>
        </w:rPr>
        <w:t>capitali</w:t>
      </w:r>
      <w:r w:rsidR="00B56A82">
        <w:rPr>
          <w:b/>
          <w:bCs/>
        </w:rPr>
        <w:t>s</w:t>
      </w:r>
      <w:r>
        <w:rPr>
          <w:b/>
          <w:bCs/>
        </w:rPr>
        <w:t>ation</w:t>
      </w:r>
      <w:proofErr w:type="spellEnd"/>
      <w:r>
        <w:rPr>
          <w:b/>
          <w:bCs/>
        </w:rPr>
        <w:t>.</w:t>
      </w:r>
    </w:p>
    <w:p w14:paraId="3AF15FAF" w14:textId="2C8BD7E3" w:rsidR="007872C7" w:rsidRDefault="007872C7" w:rsidP="00B56A82">
      <w:pPr>
        <w:pStyle w:val="Compact"/>
        <w:numPr>
          <w:ilvl w:val="0"/>
          <w:numId w:val="17"/>
        </w:numPr>
        <w:spacing w:line="480" w:lineRule="auto"/>
      </w:pPr>
      <w:r>
        <w:t xml:space="preserve">we visited </w:t>
      </w:r>
      <w:proofErr w:type="spellStart"/>
      <w:r>
        <w:t>london</w:t>
      </w:r>
      <w:proofErr w:type="spellEnd"/>
      <w:r>
        <w:t xml:space="preserve"> in </w:t>
      </w:r>
      <w:proofErr w:type="spellStart"/>
      <w:r>
        <w:t>april</w:t>
      </w:r>
      <w:proofErr w:type="spellEnd"/>
      <w:r>
        <w:t>.</w:t>
      </w:r>
      <w:r w:rsidR="00B56A82">
        <w:t xml:space="preserve"> ___________________________________________________</w:t>
      </w:r>
      <w:r w:rsidR="00B56A82">
        <w:br/>
        <w:t>___________________________________________________________________________</w:t>
      </w:r>
    </w:p>
    <w:p w14:paraId="58F08FF8" w14:textId="13CD9DCD" w:rsidR="007872C7" w:rsidRDefault="007872C7" w:rsidP="00B56A82">
      <w:pPr>
        <w:pStyle w:val="Compact"/>
        <w:numPr>
          <w:ilvl w:val="0"/>
          <w:numId w:val="17"/>
        </w:numPr>
        <w:spacing w:line="480" w:lineRule="auto"/>
      </w:pPr>
      <w:r>
        <w:t xml:space="preserve">my sister and </w:t>
      </w:r>
      <w:proofErr w:type="spellStart"/>
      <w:r>
        <w:t>i</w:t>
      </w:r>
      <w:proofErr w:type="spellEnd"/>
      <w:r>
        <w:t xml:space="preserve"> are learning </w:t>
      </w:r>
      <w:proofErr w:type="spellStart"/>
      <w:r>
        <w:t>spanish</w:t>
      </w:r>
      <w:proofErr w:type="spellEnd"/>
      <w:r>
        <w:t>.</w:t>
      </w:r>
      <w:r w:rsidR="00B56A82">
        <w:t xml:space="preserve"> _________________________________________</w:t>
      </w:r>
      <w:r w:rsidR="00B56A82">
        <w:br/>
        <w:t>___________________________________________________________________________</w:t>
      </w:r>
    </w:p>
    <w:p w14:paraId="1FCFFD4E" w14:textId="3FC63247" w:rsidR="007872C7" w:rsidRDefault="007872C7" w:rsidP="00B56A82">
      <w:pPr>
        <w:pStyle w:val="Compact"/>
        <w:numPr>
          <w:ilvl w:val="0"/>
          <w:numId w:val="17"/>
        </w:numPr>
        <w:spacing w:line="480" w:lineRule="auto"/>
      </w:pPr>
      <w:r>
        <w:t xml:space="preserve">the president of </w:t>
      </w:r>
      <w:proofErr w:type="spellStart"/>
      <w:r>
        <w:t>france</w:t>
      </w:r>
      <w:proofErr w:type="spellEnd"/>
      <w:r>
        <w:t xml:space="preserve"> is speaking today.</w:t>
      </w:r>
      <w:r w:rsidR="00B56A82">
        <w:t xml:space="preserve"> ____________________________________</w:t>
      </w:r>
      <w:r w:rsidR="00B56A82">
        <w:br/>
        <w:t>___________________________________________________________________________</w:t>
      </w:r>
    </w:p>
    <w:p w14:paraId="09355582" w14:textId="7A9FED34" w:rsidR="007872C7" w:rsidRDefault="008373AC" w:rsidP="00B56A82">
      <w:pPr>
        <w:pStyle w:val="Compact"/>
        <w:numPr>
          <w:ilvl w:val="0"/>
          <w:numId w:val="17"/>
        </w:numPr>
        <w:spacing w:line="480" w:lineRule="auto"/>
      </w:pPr>
      <w:r>
        <w:t>on</w:t>
      </w:r>
      <w:r w:rsidR="007872C7">
        <w:t xml:space="preserve"> </w:t>
      </w:r>
      <w:proofErr w:type="spellStart"/>
      <w:r w:rsidR="007872C7">
        <w:t>monday</w:t>
      </w:r>
      <w:proofErr w:type="spellEnd"/>
      <w:r w:rsidR="007872C7">
        <w:t xml:space="preserve"> she went to </w:t>
      </w:r>
      <w:proofErr w:type="spellStart"/>
      <w:r w:rsidR="007872C7">
        <w:t>ikea</w:t>
      </w:r>
      <w:proofErr w:type="spellEnd"/>
      <w:r w:rsidR="007872C7">
        <w:t xml:space="preserve"> to buy a table.</w:t>
      </w:r>
      <w:r w:rsidR="00B56A82">
        <w:t xml:space="preserve"> __________________________________</w:t>
      </w:r>
      <w:r w:rsidR="00B56A82">
        <w:br/>
        <w:t>___________________________________________________________________________</w:t>
      </w:r>
    </w:p>
    <w:p w14:paraId="5E1E0A3B" w14:textId="6C3D0B7B" w:rsidR="007872C7" w:rsidRDefault="007872C7" w:rsidP="00B56A82">
      <w:pPr>
        <w:pStyle w:val="Compact"/>
        <w:numPr>
          <w:ilvl w:val="0"/>
          <w:numId w:val="17"/>
        </w:numPr>
        <w:spacing w:line="480" w:lineRule="auto"/>
      </w:pPr>
      <w:r>
        <w:t xml:space="preserve">they saw mount </w:t>
      </w:r>
      <w:proofErr w:type="spellStart"/>
      <w:r>
        <w:t>everest</w:t>
      </w:r>
      <w:proofErr w:type="spellEnd"/>
      <w:r>
        <w:t xml:space="preserve"> during their trip.</w:t>
      </w:r>
      <w:r w:rsidR="00B56A82">
        <w:t xml:space="preserve"> _____________________________________</w:t>
      </w:r>
      <w:r w:rsidR="00B56A82">
        <w:br/>
        <w:t>___________________________________________________________________________</w:t>
      </w:r>
    </w:p>
    <w:p w14:paraId="417B6781" w14:textId="77777777" w:rsidR="007872C7" w:rsidRDefault="007872C7" w:rsidP="007872C7">
      <w:pPr>
        <w:pStyle w:val="FirstParagraph"/>
      </w:pPr>
      <w:r>
        <w:rPr>
          <w:b/>
          <w:bCs/>
        </w:rPr>
        <w:t>8. Translate into English using the genitive.</w:t>
      </w:r>
    </w:p>
    <w:p w14:paraId="363E932F" w14:textId="05671613" w:rsidR="007872C7" w:rsidRDefault="007872C7" w:rsidP="00B56A82">
      <w:pPr>
        <w:pStyle w:val="Compact"/>
        <w:numPr>
          <w:ilvl w:val="0"/>
          <w:numId w:val="18"/>
        </w:numPr>
        <w:spacing w:line="480" w:lineRule="auto"/>
      </w:pPr>
      <w:r>
        <w:t xml:space="preserve">Annas </w:t>
      </w:r>
      <w:proofErr w:type="spellStart"/>
      <w:r>
        <w:t>bok</w:t>
      </w:r>
      <w:proofErr w:type="spellEnd"/>
      <w:r w:rsidR="00B56A82">
        <w:tab/>
        <w:t>_____________________________________________________</w:t>
      </w:r>
    </w:p>
    <w:p w14:paraId="19A14B51" w14:textId="00E16177" w:rsidR="007872C7" w:rsidRDefault="007872C7" w:rsidP="00B56A82">
      <w:pPr>
        <w:pStyle w:val="Compact"/>
        <w:numPr>
          <w:ilvl w:val="0"/>
          <w:numId w:val="18"/>
        </w:numPr>
        <w:spacing w:line="480" w:lineRule="auto"/>
      </w:pPr>
      <w:proofErr w:type="spellStart"/>
      <w:r>
        <w:t>Pojkens</w:t>
      </w:r>
      <w:proofErr w:type="spellEnd"/>
      <w:r>
        <w:t xml:space="preserve"> </w:t>
      </w:r>
      <w:proofErr w:type="spellStart"/>
      <w:r>
        <w:t>cykel</w:t>
      </w:r>
      <w:proofErr w:type="spellEnd"/>
      <w:r w:rsidR="00B56A82">
        <w:tab/>
        <w:t>_____________________________________________________</w:t>
      </w:r>
    </w:p>
    <w:p w14:paraId="5BD322B6" w14:textId="6164BED0" w:rsidR="007872C7" w:rsidRDefault="007872C7" w:rsidP="00B56A82">
      <w:pPr>
        <w:pStyle w:val="Compact"/>
        <w:numPr>
          <w:ilvl w:val="0"/>
          <w:numId w:val="18"/>
        </w:numPr>
        <w:spacing w:line="480" w:lineRule="auto"/>
      </w:pPr>
      <w:proofErr w:type="spellStart"/>
      <w:r>
        <w:t>Lärarnas</w:t>
      </w:r>
      <w:proofErr w:type="spellEnd"/>
      <w:r>
        <w:t xml:space="preserve"> schema</w:t>
      </w:r>
      <w:r w:rsidR="00B56A82">
        <w:tab/>
        <w:t>_____________________________________________________</w:t>
      </w:r>
    </w:p>
    <w:p w14:paraId="4DE79A79" w14:textId="70F92551" w:rsidR="007872C7" w:rsidRDefault="007872C7" w:rsidP="00B56A82">
      <w:pPr>
        <w:pStyle w:val="Compact"/>
        <w:numPr>
          <w:ilvl w:val="0"/>
          <w:numId w:val="18"/>
        </w:numPr>
        <w:spacing w:line="480" w:lineRule="auto"/>
      </w:pPr>
      <w:r>
        <w:t xml:space="preserve">Min </w:t>
      </w:r>
      <w:proofErr w:type="spellStart"/>
      <w:r>
        <w:t>kompis</w:t>
      </w:r>
      <w:proofErr w:type="spellEnd"/>
      <w:r>
        <w:t xml:space="preserve"> hund</w:t>
      </w:r>
      <w:r w:rsidR="00B56A82">
        <w:tab/>
        <w:t>_____________________________________________________</w:t>
      </w:r>
    </w:p>
    <w:p w14:paraId="491E058C" w14:textId="211999E0" w:rsidR="007872C7" w:rsidRDefault="007872C7" w:rsidP="00B56A82">
      <w:pPr>
        <w:pStyle w:val="Compact"/>
        <w:numPr>
          <w:ilvl w:val="0"/>
          <w:numId w:val="18"/>
        </w:numPr>
        <w:spacing w:line="480" w:lineRule="auto"/>
      </w:pPr>
      <w:proofErr w:type="spellStart"/>
      <w:r>
        <w:t>Barnens</w:t>
      </w:r>
      <w:proofErr w:type="spellEnd"/>
      <w:r>
        <w:t xml:space="preserve"> </w:t>
      </w:r>
      <w:proofErr w:type="spellStart"/>
      <w:r>
        <w:t>skor</w:t>
      </w:r>
      <w:proofErr w:type="spellEnd"/>
      <w:r w:rsidR="00B56A82">
        <w:tab/>
        <w:t>_____________________________________________________</w:t>
      </w:r>
    </w:p>
    <w:p w14:paraId="72908533" w14:textId="77777777" w:rsidR="00B56A82" w:rsidRPr="00B66405" w:rsidRDefault="00B56A82" w:rsidP="007872C7">
      <w:pPr>
        <w:pStyle w:val="FirstParagraph"/>
        <w:rPr>
          <w:b/>
          <w:bCs/>
          <w:sz w:val="12"/>
          <w:szCs w:val="12"/>
        </w:rPr>
      </w:pPr>
    </w:p>
    <w:p w14:paraId="1FC7B3CA" w14:textId="4EC83B1C" w:rsidR="007872C7" w:rsidRDefault="007872C7" w:rsidP="007872C7">
      <w:pPr>
        <w:pStyle w:val="FirstParagraph"/>
      </w:pPr>
      <w:r>
        <w:rPr>
          <w:b/>
          <w:bCs/>
        </w:rPr>
        <w:t>9. Choose the correct word: (than / then)</w:t>
      </w:r>
    </w:p>
    <w:p w14:paraId="4B48FD63" w14:textId="77777777" w:rsidR="007872C7" w:rsidRDefault="007872C7" w:rsidP="00B56A82">
      <w:pPr>
        <w:pStyle w:val="Compact"/>
        <w:numPr>
          <w:ilvl w:val="0"/>
          <w:numId w:val="19"/>
        </w:numPr>
        <w:spacing w:line="360" w:lineRule="auto"/>
      </w:pPr>
      <w:r>
        <w:t xml:space="preserve">She is taller </w:t>
      </w:r>
      <w:r>
        <w:rPr>
          <w:b/>
          <w:bCs/>
        </w:rPr>
        <w:t>than / then</w:t>
      </w:r>
      <w:r>
        <w:t xml:space="preserve"> her brother.</w:t>
      </w:r>
    </w:p>
    <w:p w14:paraId="4A2D90DC" w14:textId="77777777" w:rsidR="007872C7" w:rsidRDefault="007872C7" w:rsidP="00B56A82">
      <w:pPr>
        <w:pStyle w:val="Compact"/>
        <w:numPr>
          <w:ilvl w:val="0"/>
          <w:numId w:val="19"/>
        </w:numPr>
        <w:spacing w:line="360" w:lineRule="auto"/>
      </w:pPr>
      <w:r>
        <w:t xml:space="preserve">First we went to the park, </w:t>
      </w:r>
      <w:r>
        <w:rPr>
          <w:b/>
          <w:bCs/>
        </w:rPr>
        <w:t>than / then</w:t>
      </w:r>
      <w:r>
        <w:t xml:space="preserve"> we had ice cream.</w:t>
      </w:r>
    </w:p>
    <w:p w14:paraId="511B3637" w14:textId="77777777" w:rsidR="007872C7" w:rsidRDefault="007872C7" w:rsidP="00B56A82">
      <w:pPr>
        <w:pStyle w:val="Compact"/>
        <w:numPr>
          <w:ilvl w:val="0"/>
          <w:numId w:val="19"/>
        </w:numPr>
        <w:spacing w:line="360" w:lineRule="auto"/>
      </w:pPr>
      <w:r>
        <w:t xml:space="preserve">He likes pizza more </w:t>
      </w:r>
      <w:r>
        <w:rPr>
          <w:b/>
          <w:bCs/>
        </w:rPr>
        <w:t>than / then</w:t>
      </w:r>
      <w:r>
        <w:t xml:space="preserve"> burgers.</w:t>
      </w:r>
    </w:p>
    <w:p w14:paraId="1BFBC435" w14:textId="77777777" w:rsidR="007872C7" w:rsidRDefault="007872C7" w:rsidP="00B56A82">
      <w:pPr>
        <w:pStyle w:val="Compact"/>
        <w:numPr>
          <w:ilvl w:val="0"/>
          <w:numId w:val="19"/>
        </w:numPr>
        <w:spacing w:line="360" w:lineRule="auto"/>
      </w:pPr>
      <w:r>
        <w:t xml:space="preserve">We finished our homework, </w:t>
      </w:r>
      <w:r>
        <w:rPr>
          <w:b/>
          <w:bCs/>
        </w:rPr>
        <w:t>than / then</w:t>
      </w:r>
      <w:r>
        <w:t xml:space="preserve"> we watched TV.</w:t>
      </w:r>
    </w:p>
    <w:p w14:paraId="24A2F222" w14:textId="77777777" w:rsidR="007872C7" w:rsidRDefault="007872C7" w:rsidP="00B56A82">
      <w:pPr>
        <w:pStyle w:val="Compact"/>
        <w:numPr>
          <w:ilvl w:val="0"/>
          <w:numId w:val="19"/>
        </w:numPr>
        <w:spacing w:line="360" w:lineRule="auto"/>
      </w:pPr>
      <w:r>
        <w:t xml:space="preserve">She’s better at singing </w:t>
      </w:r>
      <w:r>
        <w:rPr>
          <w:b/>
          <w:bCs/>
        </w:rPr>
        <w:t>than / then</w:t>
      </w:r>
      <w:r>
        <w:t xml:space="preserve"> me.</w:t>
      </w:r>
    </w:p>
    <w:p w14:paraId="1A2FC3C4" w14:textId="77777777" w:rsidR="007872C7" w:rsidRDefault="007872C7" w:rsidP="007872C7">
      <w:pPr>
        <w:pStyle w:val="FirstParagraph"/>
      </w:pPr>
      <w:r>
        <w:rPr>
          <w:b/>
          <w:bCs/>
        </w:rPr>
        <w:lastRenderedPageBreak/>
        <w:t>10. Complete the sentences with the correct form of “to be”.</w:t>
      </w:r>
    </w:p>
    <w:p w14:paraId="3575FFA2" w14:textId="72242D88" w:rsidR="007872C7" w:rsidRDefault="007872C7" w:rsidP="00B56A82">
      <w:pPr>
        <w:pStyle w:val="Compact"/>
        <w:numPr>
          <w:ilvl w:val="0"/>
          <w:numId w:val="20"/>
        </w:numPr>
        <w:spacing w:line="480" w:lineRule="auto"/>
      </w:pPr>
      <w:r>
        <w:t>I __</w:t>
      </w:r>
      <w:r w:rsidR="00B56A82">
        <w:t>__________</w:t>
      </w:r>
      <w:r>
        <w:t>__ happy today.</w:t>
      </w:r>
    </w:p>
    <w:p w14:paraId="0ADCC3FE" w14:textId="5B6EF074" w:rsidR="007872C7" w:rsidRDefault="007872C7" w:rsidP="00B56A82">
      <w:pPr>
        <w:pStyle w:val="Compact"/>
        <w:numPr>
          <w:ilvl w:val="0"/>
          <w:numId w:val="20"/>
        </w:numPr>
        <w:spacing w:line="480" w:lineRule="auto"/>
      </w:pPr>
      <w:r>
        <w:t xml:space="preserve">They </w:t>
      </w:r>
      <w:r w:rsidR="00B56A82">
        <w:t xml:space="preserve">______________ </w:t>
      </w:r>
      <w:r>
        <w:t>at home last night.</w:t>
      </w:r>
    </w:p>
    <w:p w14:paraId="5257AE74" w14:textId="34DDFAFA" w:rsidR="007872C7" w:rsidRDefault="007872C7" w:rsidP="00B56A82">
      <w:pPr>
        <w:pStyle w:val="Compact"/>
        <w:numPr>
          <w:ilvl w:val="0"/>
          <w:numId w:val="20"/>
        </w:numPr>
        <w:spacing w:line="480" w:lineRule="auto"/>
      </w:pPr>
      <w:r>
        <w:t xml:space="preserve">She </w:t>
      </w:r>
      <w:r w:rsidR="00B56A82">
        <w:t xml:space="preserve">______________ </w:t>
      </w:r>
      <w:r>
        <w:t>my best friend.</w:t>
      </w:r>
    </w:p>
    <w:p w14:paraId="08CC876A" w14:textId="5A292D1B" w:rsidR="007872C7" w:rsidRDefault="007872C7" w:rsidP="00B56A82">
      <w:pPr>
        <w:pStyle w:val="Compact"/>
        <w:numPr>
          <w:ilvl w:val="0"/>
          <w:numId w:val="20"/>
        </w:numPr>
        <w:spacing w:line="480" w:lineRule="auto"/>
      </w:pPr>
      <w:r>
        <w:t xml:space="preserve">We </w:t>
      </w:r>
      <w:r w:rsidR="00B56A82">
        <w:t xml:space="preserve">______________ </w:t>
      </w:r>
      <w:r>
        <w:t>in the classroom waiting for our teacher.</w:t>
      </w:r>
    </w:p>
    <w:p w14:paraId="297396DF" w14:textId="372768B8" w:rsidR="007872C7" w:rsidRDefault="007872C7" w:rsidP="00B56A82">
      <w:pPr>
        <w:pStyle w:val="Compact"/>
        <w:numPr>
          <w:ilvl w:val="0"/>
          <w:numId w:val="20"/>
        </w:numPr>
        <w:spacing w:line="480" w:lineRule="auto"/>
      </w:pPr>
      <w:r>
        <w:t xml:space="preserve">It </w:t>
      </w:r>
      <w:r w:rsidR="00B56A82">
        <w:t xml:space="preserve">______________ </w:t>
      </w:r>
      <w:r>
        <w:t>cold outside.</w:t>
      </w:r>
    </w:p>
    <w:p w14:paraId="526FA6AD" w14:textId="77777777" w:rsidR="007872C7" w:rsidRDefault="007872C7" w:rsidP="007872C7">
      <w:pPr>
        <w:pStyle w:val="FirstParagraph"/>
      </w:pPr>
      <w:r>
        <w:rPr>
          <w:b/>
          <w:bCs/>
        </w:rPr>
        <w:t>11. Rewrite the informal sentence in a more formal style.</w:t>
      </w:r>
    </w:p>
    <w:p w14:paraId="205A277F" w14:textId="464A7450" w:rsidR="007872C7" w:rsidRDefault="007872C7" w:rsidP="00B56A82">
      <w:pPr>
        <w:pStyle w:val="Compact"/>
        <w:numPr>
          <w:ilvl w:val="0"/>
          <w:numId w:val="10"/>
        </w:numPr>
        <w:spacing w:line="480" w:lineRule="auto"/>
      </w:pPr>
      <w:proofErr w:type="spellStart"/>
      <w:r>
        <w:t>Gonna</w:t>
      </w:r>
      <w:proofErr w:type="spellEnd"/>
      <w:r>
        <w:t xml:space="preserve"> grab some food.</w:t>
      </w:r>
      <w:r w:rsidR="00B56A82">
        <w:t xml:space="preserve"> _____________________________________________________</w:t>
      </w:r>
      <w:r w:rsidR="00B56A82">
        <w:br/>
        <w:t>___________________________________________________________________________</w:t>
      </w:r>
    </w:p>
    <w:p w14:paraId="73E400F3" w14:textId="6FE423ED" w:rsidR="00B56A82" w:rsidRDefault="007872C7" w:rsidP="00B56A82">
      <w:pPr>
        <w:pStyle w:val="Compact"/>
        <w:numPr>
          <w:ilvl w:val="0"/>
          <w:numId w:val="10"/>
        </w:numPr>
        <w:spacing w:line="480" w:lineRule="auto"/>
      </w:pPr>
      <w:r>
        <w:t>Can’t come to the meeting.</w:t>
      </w:r>
      <w:r w:rsidR="00B56A82">
        <w:t xml:space="preserve"> _________________________________________________</w:t>
      </w:r>
      <w:r w:rsidR="00B56A82">
        <w:br/>
        <w:t>___________________________________________________________________________</w:t>
      </w:r>
    </w:p>
    <w:p w14:paraId="123EC217" w14:textId="55B38F11" w:rsidR="00B56A82" w:rsidRDefault="007872C7" w:rsidP="00B56A82">
      <w:pPr>
        <w:pStyle w:val="Compact"/>
        <w:numPr>
          <w:ilvl w:val="0"/>
          <w:numId w:val="10"/>
        </w:numPr>
        <w:spacing w:line="480" w:lineRule="auto"/>
      </w:pPr>
      <w:r>
        <w:t>Got no idea.</w:t>
      </w:r>
      <w:r w:rsidR="00B56A82">
        <w:t xml:space="preserve"> _______________________________________________________________</w:t>
      </w:r>
      <w:r w:rsidR="00B56A82">
        <w:br/>
        <w:t>___________________________________________________________________________</w:t>
      </w:r>
    </w:p>
    <w:p w14:paraId="46E442C5" w14:textId="68E697F2" w:rsidR="00B56A82" w:rsidRDefault="007872C7" w:rsidP="00B56A82">
      <w:pPr>
        <w:pStyle w:val="Compact"/>
        <w:numPr>
          <w:ilvl w:val="0"/>
          <w:numId w:val="10"/>
        </w:numPr>
        <w:spacing w:line="480" w:lineRule="auto"/>
      </w:pPr>
      <w:r>
        <w:t>That guy is cool.</w:t>
      </w:r>
      <w:r w:rsidR="00B56A82">
        <w:t xml:space="preserve"> ____________________________________________________________</w:t>
      </w:r>
      <w:r w:rsidR="00B56A82">
        <w:br/>
        <w:t>___________________________________________________________________________</w:t>
      </w:r>
    </w:p>
    <w:p w14:paraId="0EDBBBFB" w14:textId="09FEBC41" w:rsidR="00B56A82" w:rsidRDefault="007872C7" w:rsidP="00B56A82">
      <w:pPr>
        <w:pStyle w:val="Compact"/>
        <w:numPr>
          <w:ilvl w:val="0"/>
          <w:numId w:val="10"/>
        </w:numPr>
        <w:spacing w:line="480" w:lineRule="auto"/>
      </w:pPr>
      <w:r>
        <w:t>What’s up?</w:t>
      </w:r>
      <w:r w:rsidR="00B56A82">
        <w:t xml:space="preserve"> ________________________________________________________________</w:t>
      </w:r>
      <w:r w:rsidR="00B56A82">
        <w:br/>
        <w:t>___________________________________________________________________________</w:t>
      </w:r>
    </w:p>
    <w:p w14:paraId="33D5F576" w14:textId="2B6961FD" w:rsidR="007872C7" w:rsidRDefault="007872C7" w:rsidP="007872C7">
      <w:pPr>
        <w:pStyle w:val="FirstParagraph"/>
      </w:pPr>
      <w:r>
        <w:rPr>
          <w:b/>
          <w:bCs/>
        </w:rPr>
        <w:t>12. Choose the correct word</w:t>
      </w:r>
      <w:r w:rsidR="00B66405">
        <w:rPr>
          <w:b/>
          <w:bCs/>
        </w:rPr>
        <w:t>.</w:t>
      </w:r>
    </w:p>
    <w:p w14:paraId="32367434" w14:textId="77777777" w:rsidR="007872C7" w:rsidRDefault="007872C7" w:rsidP="00B56A82">
      <w:pPr>
        <w:pStyle w:val="Compact"/>
        <w:numPr>
          <w:ilvl w:val="0"/>
          <w:numId w:val="11"/>
        </w:numPr>
        <w:spacing w:line="360" w:lineRule="auto"/>
      </w:pPr>
      <w:r>
        <w:t xml:space="preserve">The dog wagged </w:t>
      </w:r>
      <w:r>
        <w:rPr>
          <w:b/>
          <w:bCs/>
        </w:rPr>
        <w:t>its / it’s</w:t>
      </w:r>
      <w:r>
        <w:t xml:space="preserve"> tail.</w:t>
      </w:r>
    </w:p>
    <w:p w14:paraId="6E14BB8A" w14:textId="77777777" w:rsidR="007872C7" w:rsidRDefault="007872C7" w:rsidP="00B56A82">
      <w:pPr>
        <w:pStyle w:val="Compact"/>
        <w:numPr>
          <w:ilvl w:val="0"/>
          <w:numId w:val="11"/>
        </w:numPr>
        <w:spacing w:line="360" w:lineRule="auto"/>
      </w:pPr>
      <w:r>
        <w:rPr>
          <w:b/>
          <w:bCs/>
        </w:rPr>
        <w:t>Its / It’s</w:t>
      </w:r>
      <w:r>
        <w:t xml:space="preserve"> raining outside.</w:t>
      </w:r>
    </w:p>
    <w:p w14:paraId="2C6B965E" w14:textId="77777777" w:rsidR="007872C7" w:rsidRDefault="007872C7" w:rsidP="00B56A82">
      <w:pPr>
        <w:pStyle w:val="Compact"/>
        <w:numPr>
          <w:ilvl w:val="0"/>
          <w:numId w:val="11"/>
        </w:numPr>
        <w:spacing w:line="360" w:lineRule="auto"/>
      </w:pPr>
      <w:r>
        <w:t xml:space="preserve">The robot lost </w:t>
      </w:r>
      <w:r>
        <w:rPr>
          <w:b/>
          <w:bCs/>
        </w:rPr>
        <w:t>its / it’s</w:t>
      </w:r>
      <w:r>
        <w:t xml:space="preserve"> arm.</w:t>
      </w:r>
    </w:p>
    <w:p w14:paraId="36746A18" w14:textId="77777777" w:rsidR="007872C7" w:rsidRDefault="007872C7" w:rsidP="00B56A82">
      <w:pPr>
        <w:pStyle w:val="Compact"/>
        <w:numPr>
          <w:ilvl w:val="0"/>
          <w:numId w:val="11"/>
        </w:numPr>
        <w:spacing w:line="360" w:lineRule="auto"/>
      </w:pPr>
      <w:r>
        <w:rPr>
          <w:b/>
          <w:bCs/>
        </w:rPr>
        <w:t>Its / It’s</w:t>
      </w:r>
      <w:r>
        <w:t xml:space="preserve"> been a long day.</w:t>
      </w:r>
    </w:p>
    <w:p w14:paraId="2B16DB4F" w14:textId="77777777" w:rsidR="007872C7" w:rsidRDefault="007872C7" w:rsidP="00B56A82">
      <w:pPr>
        <w:pStyle w:val="Compact"/>
        <w:numPr>
          <w:ilvl w:val="0"/>
          <w:numId w:val="11"/>
        </w:numPr>
        <w:spacing w:line="360" w:lineRule="auto"/>
      </w:pPr>
      <w:r>
        <w:t xml:space="preserve">The tree lost </w:t>
      </w:r>
      <w:r>
        <w:rPr>
          <w:b/>
          <w:bCs/>
        </w:rPr>
        <w:t>its / it’s</w:t>
      </w:r>
      <w:r>
        <w:t xml:space="preserve"> leaves.</w:t>
      </w:r>
    </w:p>
    <w:p w14:paraId="1946F2EA" w14:textId="77777777" w:rsidR="00B56A82" w:rsidRDefault="00B56A82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26E82F35" w14:textId="721C5728" w:rsidR="007872C7" w:rsidRDefault="007872C7" w:rsidP="007872C7">
      <w:pPr>
        <w:pStyle w:val="FirstParagraph"/>
      </w:pPr>
      <w:r>
        <w:rPr>
          <w:b/>
          <w:bCs/>
        </w:rPr>
        <w:lastRenderedPageBreak/>
        <w:t xml:space="preserve">13. </w:t>
      </w:r>
      <w:r w:rsidR="00B56A82">
        <w:rPr>
          <w:b/>
          <w:bCs/>
        </w:rPr>
        <w:t>Write the correct word on the line.</w:t>
      </w:r>
      <w:r>
        <w:rPr>
          <w:b/>
          <w:bCs/>
        </w:rPr>
        <w:t xml:space="preserve"> </w:t>
      </w:r>
    </w:p>
    <w:p w14:paraId="3467BF00" w14:textId="61461B72" w:rsidR="007872C7" w:rsidRDefault="007872C7" w:rsidP="00B56A82">
      <w:pPr>
        <w:pStyle w:val="Compact"/>
        <w:numPr>
          <w:ilvl w:val="0"/>
          <w:numId w:val="12"/>
        </w:numPr>
        <w:spacing w:line="480" w:lineRule="auto"/>
      </w:pPr>
      <w:r>
        <w:t xml:space="preserve">I have </w:t>
      </w:r>
      <w:r>
        <w:rPr>
          <w:b/>
          <w:bCs/>
        </w:rPr>
        <w:t>two / too / to</w:t>
      </w:r>
      <w:r>
        <w:t xml:space="preserve"> cats.</w:t>
      </w:r>
      <w:r w:rsidR="00B56A82">
        <w:tab/>
      </w:r>
      <w:r w:rsidR="00B56A82">
        <w:tab/>
        <w:t>__________________________________</w:t>
      </w:r>
    </w:p>
    <w:p w14:paraId="0B172610" w14:textId="1228DE16" w:rsidR="007872C7" w:rsidRDefault="007872C7" w:rsidP="00B56A82">
      <w:pPr>
        <w:pStyle w:val="Compact"/>
        <w:numPr>
          <w:ilvl w:val="0"/>
          <w:numId w:val="12"/>
        </w:numPr>
        <w:spacing w:line="480" w:lineRule="auto"/>
      </w:pPr>
      <w:r>
        <w:t xml:space="preserve">That was </w:t>
      </w:r>
      <w:r>
        <w:rPr>
          <w:b/>
          <w:bCs/>
        </w:rPr>
        <w:t>to / too / two</w:t>
      </w:r>
      <w:r>
        <w:t xml:space="preserve"> much food!</w:t>
      </w:r>
      <w:r w:rsidR="00B56A82">
        <w:tab/>
        <w:t>__________________________________</w:t>
      </w:r>
    </w:p>
    <w:p w14:paraId="121BFD18" w14:textId="6396124B" w:rsidR="007872C7" w:rsidRDefault="007872C7" w:rsidP="00B56A82">
      <w:pPr>
        <w:pStyle w:val="Compact"/>
        <w:numPr>
          <w:ilvl w:val="0"/>
          <w:numId w:val="12"/>
        </w:numPr>
        <w:spacing w:line="480" w:lineRule="auto"/>
      </w:pPr>
      <w:r>
        <w:t xml:space="preserve">She wants </w:t>
      </w:r>
      <w:r>
        <w:rPr>
          <w:b/>
          <w:bCs/>
        </w:rPr>
        <w:t>to / two / too</w:t>
      </w:r>
      <w:r>
        <w:t xml:space="preserve"> go to the beach.</w:t>
      </w:r>
      <w:r w:rsidR="00B56A82">
        <w:tab/>
        <w:t>__________________________________</w:t>
      </w:r>
    </w:p>
    <w:p w14:paraId="56C94DEB" w14:textId="17A8B721" w:rsidR="007872C7" w:rsidRDefault="007872C7" w:rsidP="00B56A82">
      <w:pPr>
        <w:pStyle w:val="Compact"/>
        <w:numPr>
          <w:ilvl w:val="0"/>
          <w:numId w:val="12"/>
        </w:numPr>
        <w:spacing w:line="480" w:lineRule="auto"/>
      </w:pPr>
      <w:r>
        <w:t xml:space="preserve">He has </w:t>
      </w:r>
      <w:r>
        <w:rPr>
          <w:b/>
          <w:bCs/>
        </w:rPr>
        <w:t>to / two / too</w:t>
      </w:r>
      <w:r>
        <w:t xml:space="preserve"> brothers.</w:t>
      </w:r>
      <w:r w:rsidR="00B56A82">
        <w:tab/>
      </w:r>
      <w:r w:rsidR="00B56A82">
        <w:tab/>
        <w:t>__________________________________</w:t>
      </w:r>
    </w:p>
    <w:p w14:paraId="03BF262A" w14:textId="2A31DBFF" w:rsidR="007872C7" w:rsidRDefault="007872C7" w:rsidP="00B56A82">
      <w:pPr>
        <w:pStyle w:val="Compact"/>
        <w:numPr>
          <w:ilvl w:val="0"/>
          <w:numId w:val="12"/>
        </w:numPr>
        <w:spacing w:line="480" w:lineRule="auto"/>
      </w:pPr>
      <w:r>
        <w:t xml:space="preserve">Are you coming </w:t>
      </w:r>
      <w:r>
        <w:rPr>
          <w:b/>
          <w:bCs/>
        </w:rPr>
        <w:t>to / two / too</w:t>
      </w:r>
      <w:r>
        <w:t>?</w:t>
      </w:r>
      <w:r w:rsidR="00B56A82">
        <w:tab/>
      </w:r>
      <w:r w:rsidR="00B56A82">
        <w:tab/>
        <w:t>__________________________________</w:t>
      </w:r>
    </w:p>
    <w:p w14:paraId="60F04647" w14:textId="77777777" w:rsidR="00B56A82" w:rsidRDefault="00B56A82" w:rsidP="007872C7">
      <w:pPr>
        <w:pStyle w:val="FirstParagraph"/>
        <w:rPr>
          <w:b/>
          <w:bCs/>
        </w:rPr>
      </w:pPr>
    </w:p>
    <w:p w14:paraId="5727BB0D" w14:textId="791D74FF" w:rsidR="007872C7" w:rsidRDefault="007872C7" w:rsidP="007872C7">
      <w:pPr>
        <w:pStyle w:val="FirstParagraph"/>
      </w:pPr>
      <w:r>
        <w:rPr>
          <w:b/>
          <w:bCs/>
        </w:rPr>
        <w:t>14. Match the confusing words to their meanings.</w:t>
      </w:r>
      <w:r w:rsidR="00B56A82">
        <w:rPr>
          <w:b/>
          <w:bCs/>
        </w:rPr>
        <w:t xml:space="preserve"> Write the correct </w:t>
      </w:r>
      <w:r w:rsidR="00B56A82">
        <w:rPr>
          <w:b/>
          <w:bCs/>
        </w:rPr>
        <w:br/>
        <w:t xml:space="preserve">        number on each line.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1180"/>
        <w:gridCol w:w="989"/>
        <w:gridCol w:w="4684"/>
      </w:tblGrid>
      <w:tr w:rsidR="007872C7" w:rsidRPr="00B56A82" w14:paraId="446B8D19" w14:textId="77777777" w:rsidTr="00B56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single" w:sz="4" w:space="0" w:color="275317"/>
              <w:right w:val="single" w:sz="4" w:space="0" w:color="275317"/>
            </w:tcBorders>
            <w:shd w:val="clear" w:color="auto" w:fill="D9F2D0" w:themeFill="accent6" w:themeFillTint="33"/>
          </w:tcPr>
          <w:p w14:paraId="2A3FB87E" w14:textId="77777777" w:rsidR="007872C7" w:rsidRPr="00B56A82" w:rsidRDefault="007872C7" w:rsidP="00BF0535">
            <w:pPr>
              <w:pStyle w:val="Compact"/>
              <w:rPr>
                <w:b/>
                <w:bCs/>
              </w:rPr>
            </w:pPr>
            <w:r w:rsidRPr="00B56A82">
              <w:rPr>
                <w:b/>
                <w:bCs/>
              </w:rPr>
              <w:t>No.</w:t>
            </w:r>
          </w:p>
        </w:tc>
        <w:tc>
          <w:tcPr>
            <w:tcW w:w="0" w:type="auto"/>
            <w:tcBorders>
              <w:left w:val="single" w:sz="4" w:space="0" w:color="275317"/>
              <w:bottom w:val="single" w:sz="4" w:space="0" w:color="275317"/>
              <w:right w:val="single" w:sz="4" w:space="0" w:color="275317"/>
            </w:tcBorders>
            <w:shd w:val="clear" w:color="auto" w:fill="D9F2D0" w:themeFill="accent6" w:themeFillTint="33"/>
          </w:tcPr>
          <w:p w14:paraId="69957A49" w14:textId="77777777" w:rsidR="007872C7" w:rsidRPr="00B56A82" w:rsidRDefault="007872C7" w:rsidP="00BF0535">
            <w:pPr>
              <w:pStyle w:val="Compact"/>
              <w:rPr>
                <w:b/>
                <w:bCs/>
              </w:rPr>
            </w:pPr>
            <w:r w:rsidRPr="00B56A82">
              <w:rPr>
                <w:b/>
                <w:bCs/>
              </w:rPr>
              <w:t>Match</w:t>
            </w:r>
          </w:p>
        </w:tc>
        <w:tc>
          <w:tcPr>
            <w:tcW w:w="0" w:type="auto"/>
            <w:tcBorders>
              <w:left w:val="single" w:sz="4" w:space="0" w:color="275317"/>
              <w:bottom w:val="single" w:sz="4" w:space="0" w:color="275317"/>
            </w:tcBorders>
            <w:shd w:val="clear" w:color="auto" w:fill="D9F2D0" w:themeFill="accent6" w:themeFillTint="33"/>
          </w:tcPr>
          <w:p w14:paraId="26812B6C" w14:textId="77777777" w:rsidR="007872C7" w:rsidRPr="00B56A82" w:rsidRDefault="007872C7" w:rsidP="00BF0535">
            <w:pPr>
              <w:pStyle w:val="Compact"/>
              <w:rPr>
                <w:b/>
                <w:bCs/>
              </w:rPr>
            </w:pPr>
            <w:r w:rsidRPr="00B56A82">
              <w:rPr>
                <w:b/>
                <w:bCs/>
              </w:rPr>
              <w:t>Meaning</w:t>
            </w:r>
          </w:p>
        </w:tc>
      </w:tr>
      <w:tr w:rsidR="007872C7" w14:paraId="4E8C2E3E" w14:textId="77777777" w:rsidTr="00B56A82">
        <w:tc>
          <w:tcPr>
            <w:tcW w:w="0" w:type="auto"/>
            <w:tcBorders>
              <w:top w:val="single" w:sz="4" w:space="0" w:color="275317"/>
              <w:right w:val="single" w:sz="4" w:space="0" w:color="275317"/>
            </w:tcBorders>
          </w:tcPr>
          <w:p w14:paraId="323F2B8B" w14:textId="77777777" w:rsidR="00B56A82" w:rsidRPr="00B56A82" w:rsidRDefault="00B56A82" w:rsidP="00B56A82">
            <w:pPr>
              <w:pStyle w:val="Compact"/>
              <w:spacing w:line="360" w:lineRule="auto"/>
              <w:rPr>
                <w:sz w:val="12"/>
                <w:szCs w:val="12"/>
              </w:rPr>
            </w:pPr>
          </w:p>
          <w:p w14:paraId="6D10E121" w14:textId="698F1C57" w:rsidR="007872C7" w:rsidRDefault="007872C7" w:rsidP="00B56A82">
            <w:pPr>
              <w:pStyle w:val="Compact"/>
              <w:spacing w:line="360" w:lineRule="auto"/>
            </w:pPr>
            <w:r>
              <w:t>1. affect</w:t>
            </w:r>
          </w:p>
        </w:tc>
        <w:tc>
          <w:tcPr>
            <w:tcW w:w="0" w:type="auto"/>
            <w:tcBorders>
              <w:top w:val="single" w:sz="4" w:space="0" w:color="275317"/>
              <w:left w:val="single" w:sz="4" w:space="0" w:color="275317"/>
              <w:right w:val="single" w:sz="4" w:space="0" w:color="275317"/>
            </w:tcBorders>
          </w:tcPr>
          <w:p w14:paraId="20F1F462" w14:textId="77777777" w:rsidR="00B56A82" w:rsidRPr="00B56A82" w:rsidRDefault="00B56A82" w:rsidP="00B56A82">
            <w:pPr>
              <w:pStyle w:val="Compact"/>
              <w:spacing w:line="360" w:lineRule="auto"/>
              <w:rPr>
                <w:sz w:val="10"/>
                <w:szCs w:val="10"/>
              </w:rPr>
            </w:pPr>
          </w:p>
          <w:p w14:paraId="3B99A227" w14:textId="3C764997" w:rsidR="007872C7" w:rsidRDefault="00B56A82" w:rsidP="00B56A82">
            <w:pPr>
              <w:pStyle w:val="Compact"/>
              <w:spacing w:line="360" w:lineRule="auto"/>
            </w:pPr>
            <w:r>
              <w:t>_______</w:t>
            </w:r>
          </w:p>
        </w:tc>
        <w:tc>
          <w:tcPr>
            <w:tcW w:w="0" w:type="auto"/>
            <w:tcBorders>
              <w:top w:val="single" w:sz="4" w:space="0" w:color="275317"/>
              <w:left w:val="single" w:sz="4" w:space="0" w:color="275317"/>
            </w:tcBorders>
          </w:tcPr>
          <w:p w14:paraId="11E24425" w14:textId="77777777" w:rsidR="00B56A82" w:rsidRPr="00B56A82" w:rsidRDefault="00B56A82" w:rsidP="00B56A82">
            <w:pPr>
              <w:pStyle w:val="Compact"/>
              <w:spacing w:line="360" w:lineRule="auto"/>
              <w:rPr>
                <w:sz w:val="10"/>
                <w:szCs w:val="10"/>
              </w:rPr>
            </w:pPr>
          </w:p>
          <w:p w14:paraId="0FEE930E" w14:textId="1FCE6810" w:rsidR="007872C7" w:rsidRDefault="007872C7" w:rsidP="00B56A82">
            <w:pPr>
              <w:pStyle w:val="Compact"/>
              <w:spacing w:line="360" w:lineRule="auto"/>
            </w:pPr>
            <w:r>
              <w:t xml:space="preserve">A. </w:t>
            </w:r>
            <w:r w:rsidR="00341D7E">
              <w:t>to agree to receive</w:t>
            </w:r>
            <w:r w:rsidR="00341D7E">
              <w:t xml:space="preserve"> </w:t>
            </w:r>
          </w:p>
        </w:tc>
      </w:tr>
      <w:tr w:rsidR="007872C7" w14:paraId="0CF35BCE" w14:textId="77777777" w:rsidTr="00B56A82">
        <w:tc>
          <w:tcPr>
            <w:tcW w:w="0" w:type="auto"/>
            <w:tcBorders>
              <w:right w:val="single" w:sz="4" w:space="0" w:color="275317"/>
            </w:tcBorders>
          </w:tcPr>
          <w:p w14:paraId="72D6D62A" w14:textId="77777777" w:rsidR="007872C7" w:rsidRDefault="007872C7" w:rsidP="00B56A82">
            <w:pPr>
              <w:pStyle w:val="Compact"/>
              <w:spacing w:line="360" w:lineRule="auto"/>
            </w:pPr>
            <w:r>
              <w:t>2. effect</w:t>
            </w:r>
          </w:p>
        </w:tc>
        <w:tc>
          <w:tcPr>
            <w:tcW w:w="0" w:type="auto"/>
            <w:tcBorders>
              <w:left w:val="single" w:sz="4" w:space="0" w:color="275317"/>
              <w:right w:val="single" w:sz="4" w:space="0" w:color="275317"/>
            </w:tcBorders>
          </w:tcPr>
          <w:p w14:paraId="36E2FAB3" w14:textId="7DE7596B" w:rsidR="007872C7" w:rsidRDefault="00B56A82" w:rsidP="00B56A82">
            <w:pPr>
              <w:pStyle w:val="Compact"/>
              <w:spacing w:line="360" w:lineRule="auto"/>
            </w:pPr>
            <w:r>
              <w:t>_______</w:t>
            </w:r>
          </w:p>
        </w:tc>
        <w:tc>
          <w:tcPr>
            <w:tcW w:w="0" w:type="auto"/>
            <w:tcBorders>
              <w:left w:val="single" w:sz="4" w:space="0" w:color="275317"/>
            </w:tcBorders>
          </w:tcPr>
          <w:p w14:paraId="3CB87F2B" w14:textId="27D082D0" w:rsidR="007872C7" w:rsidRDefault="007872C7" w:rsidP="00B56A82">
            <w:pPr>
              <w:pStyle w:val="Compact"/>
              <w:spacing w:line="360" w:lineRule="auto"/>
            </w:pPr>
            <w:r>
              <w:t xml:space="preserve">B. </w:t>
            </w:r>
            <w:r w:rsidR="00E34A9E" w:rsidRPr="00E34A9E">
              <w:t>a period of seven days</w:t>
            </w:r>
            <w:r w:rsidR="003417C1" w:rsidRPr="003417C1">
              <w:t>.</w:t>
            </w:r>
          </w:p>
        </w:tc>
      </w:tr>
      <w:tr w:rsidR="007872C7" w14:paraId="4BD17C27" w14:textId="77777777" w:rsidTr="00B56A82">
        <w:tc>
          <w:tcPr>
            <w:tcW w:w="0" w:type="auto"/>
            <w:tcBorders>
              <w:right w:val="single" w:sz="4" w:space="0" w:color="275317"/>
            </w:tcBorders>
          </w:tcPr>
          <w:p w14:paraId="6F15B6BD" w14:textId="77777777" w:rsidR="007872C7" w:rsidRDefault="007872C7" w:rsidP="00B56A82">
            <w:pPr>
              <w:pStyle w:val="Compact"/>
              <w:spacing w:line="360" w:lineRule="auto"/>
            </w:pPr>
            <w:r>
              <w:t>3. accept</w:t>
            </w:r>
          </w:p>
        </w:tc>
        <w:tc>
          <w:tcPr>
            <w:tcW w:w="0" w:type="auto"/>
            <w:tcBorders>
              <w:left w:val="single" w:sz="4" w:space="0" w:color="275317"/>
              <w:right w:val="single" w:sz="4" w:space="0" w:color="275317"/>
            </w:tcBorders>
          </w:tcPr>
          <w:p w14:paraId="2F1066C0" w14:textId="2F5E4B91" w:rsidR="007872C7" w:rsidRDefault="00B56A82" w:rsidP="00B56A82">
            <w:pPr>
              <w:pStyle w:val="Compact"/>
              <w:spacing w:line="360" w:lineRule="auto"/>
            </w:pPr>
            <w:r>
              <w:t>_______</w:t>
            </w:r>
          </w:p>
        </w:tc>
        <w:tc>
          <w:tcPr>
            <w:tcW w:w="0" w:type="auto"/>
            <w:tcBorders>
              <w:left w:val="single" w:sz="4" w:space="0" w:color="275317"/>
            </w:tcBorders>
          </w:tcPr>
          <w:p w14:paraId="2342916B" w14:textId="2755524D" w:rsidR="007872C7" w:rsidRDefault="007872C7" w:rsidP="00B56A82">
            <w:pPr>
              <w:pStyle w:val="Compact"/>
              <w:spacing w:line="360" w:lineRule="auto"/>
            </w:pPr>
            <w:r>
              <w:t xml:space="preserve">C. </w:t>
            </w:r>
            <w:r w:rsidR="00341D7E">
              <w:t>a result or outcome</w:t>
            </w:r>
          </w:p>
        </w:tc>
      </w:tr>
      <w:tr w:rsidR="007872C7" w14:paraId="7701490C" w14:textId="77777777" w:rsidTr="00B56A82">
        <w:tc>
          <w:tcPr>
            <w:tcW w:w="0" w:type="auto"/>
            <w:tcBorders>
              <w:right w:val="single" w:sz="4" w:space="0" w:color="275317"/>
            </w:tcBorders>
          </w:tcPr>
          <w:p w14:paraId="3E94CC8B" w14:textId="77777777" w:rsidR="007872C7" w:rsidRDefault="007872C7" w:rsidP="00B56A82">
            <w:pPr>
              <w:pStyle w:val="Compact"/>
              <w:spacing w:line="360" w:lineRule="auto"/>
            </w:pPr>
            <w:r>
              <w:t>4. except</w:t>
            </w:r>
          </w:p>
        </w:tc>
        <w:tc>
          <w:tcPr>
            <w:tcW w:w="0" w:type="auto"/>
            <w:tcBorders>
              <w:left w:val="single" w:sz="4" w:space="0" w:color="275317"/>
              <w:right w:val="single" w:sz="4" w:space="0" w:color="275317"/>
            </w:tcBorders>
          </w:tcPr>
          <w:p w14:paraId="6D77CB4F" w14:textId="4F85D084" w:rsidR="007872C7" w:rsidRDefault="00B56A82" w:rsidP="00B56A82">
            <w:pPr>
              <w:pStyle w:val="Compact"/>
              <w:spacing w:line="360" w:lineRule="auto"/>
            </w:pPr>
            <w:r>
              <w:t>_______</w:t>
            </w:r>
          </w:p>
        </w:tc>
        <w:tc>
          <w:tcPr>
            <w:tcW w:w="0" w:type="auto"/>
            <w:tcBorders>
              <w:left w:val="single" w:sz="4" w:space="0" w:color="275317"/>
            </w:tcBorders>
          </w:tcPr>
          <w:p w14:paraId="27BF753C" w14:textId="277F30FC" w:rsidR="007872C7" w:rsidRDefault="007872C7" w:rsidP="00B56A82">
            <w:pPr>
              <w:pStyle w:val="Compact"/>
              <w:spacing w:line="360" w:lineRule="auto"/>
            </w:pPr>
            <w:r>
              <w:t xml:space="preserve">D. </w:t>
            </w:r>
            <w:r w:rsidR="00341D7E">
              <w:t>to change or influence something</w:t>
            </w:r>
          </w:p>
        </w:tc>
      </w:tr>
      <w:tr w:rsidR="007872C7" w14:paraId="7AD517F3" w14:textId="77777777" w:rsidTr="00B56A82">
        <w:tc>
          <w:tcPr>
            <w:tcW w:w="0" w:type="auto"/>
            <w:tcBorders>
              <w:right w:val="single" w:sz="4" w:space="0" w:color="275317"/>
            </w:tcBorders>
          </w:tcPr>
          <w:p w14:paraId="075C51CA" w14:textId="5FAF75E7" w:rsidR="007872C7" w:rsidRDefault="007872C7" w:rsidP="00B56A82">
            <w:pPr>
              <w:pStyle w:val="Compact"/>
              <w:spacing w:line="360" w:lineRule="auto"/>
            </w:pPr>
            <w:r>
              <w:t xml:space="preserve">5. </w:t>
            </w:r>
            <w:r w:rsidR="009F4792">
              <w:t>weak</w:t>
            </w:r>
          </w:p>
        </w:tc>
        <w:tc>
          <w:tcPr>
            <w:tcW w:w="0" w:type="auto"/>
            <w:tcBorders>
              <w:left w:val="single" w:sz="4" w:space="0" w:color="275317"/>
              <w:right w:val="single" w:sz="4" w:space="0" w:color="275317"/>
            </w:tcBorders>
          </w:tcPr>
          <w:p w14:paraId="7BBA72BE" w14:textId="5B9D45CC" w:rsidR="007872C7" w:rsidRDefault="00B56A82" w:rsidP="00B56A82">
            <w:pPr>
              <w:pStyle w:val="Compact"/>
              <w:spacing w:line="360" w:lineRule="auto"/>
            </w:pPr>
            <w:r>
              <w:t>_______</w:t>
            </w:r>
          </w:p>
        </w:tc>
        <w:tc>
          <w:tcPr>
            <w:tcW w:w="0" w:type="auto"/>
            <w:tcBorders>
              <w:left w:val="single" w:sz="4" w:space="0" w:color="275317"/>
            </w:tcBorders>
          </w:tcPr>
          <w:p w14:paraId="3AD0E45A" w14:textId="67E3C165" w:rsidR="007872C7" w:rsidRDefault="007872C7" w:rsidP="00B56A82">
            <w:pPr>
              <w:pStyle w:val="Compact"/>
              <w:spacing w:line="360" w:lineRule="auto"/>
            </w:pPr>
            <w:r>
              <w:t xml:space="preserve">E. </w:t>
            </w:r>
            <w:r w:rsidR="00341D7E">
              <w:t>not including</w:t>
            </w:r>
            <w:r w:rsidR="00341D7E">
              <w:t xml:space="preserve"> </w:t>
            </w:r>
          </w:p>
        </w:tc>
      </w:tr>
      <w:tr w:rsidR="007872C7" w14:paraId="0AD557D2" w14:textId="77777777" w:rsidTr="00B56A82">
        <w:tc>
          <w:tcPr>
            <w:tcW w:w="0" w:type="auto"/>
            <w:tcBorders>
              <w:right w:val="single" w:sz="4" w:space="0" w:color="275317"/>
            </w:tcBorders>
          </w:tcPr>
          <w:p w14:paraId="5C04BB83" w14:textId="26D9679C" w:rsidR="007872C7" w:rsidRDefault="007872C7" w:rsidP="00B56A82">
            <w:pPr>
              <w:pStyle w:val="Compact"/>
              <w:spacing w:line="360" w:lineRule="auto"/>
            </w:pPr>
            <w:r>
              <w:t xml:space="preserve">6. </w:t>
            </w:r>
            <w:r w:rsidR="009F4792">
              <w:t>week</w:t>
            </w:r>
          </w:p>
        </w:tc>
        <w:tc>
          <w:tcPr>
            <w:tcW w:w="0" w:type="auto"/>
            <w:tcBorders>
              <w:left w:val="single" w:sz="4" w:space="0" w:color="275317"/>
              <w:right w:val="single" w:sz="4" w:space="0" w:color="275317"/>
            </w:tcBorders>
          </w:tcPr>
          <w:p w14:paraId="3C9A82B5" w14:textId="3B8B87E3" w:rsidR="007872C7" w:rsidRDefault="00B56A82" w:rsidP="00B56A82">
            <w:pPr>
              <w:pStyle w:val="Compact"/>
              <w:spacing w:line="360" w:lineRule="auto"/>
            </w:pPr>
            <w:r>
              <w:t>_______</w:t>
            </w:r>
          </w:p>
        </w:tc>
        <w:tc>
          <w:tcPr>
            <w:tcW w:w="0" w:type="auto"/>
            <w:tcBorders>
              <w:left w:val="single" w:sz="4" w:space="0" w:color="275317"/>
            </w:tcBorders>
          </w:tcPr>
          <w:p w14:paraId="0E9525BC" w14:textId="52C4EB3B" w:rsidR="007872C7" w:rsidRDefault="007872C7" w:rsidP="00B56A82">
            <w:pPr>
              <w:pStyle w:val="Compact"/>
              <w:spacing w:line="360" w:lineRule="auto"/>
            </w:pPr>
            <w:r>
              <w:t xml:space="preserve">F. </w:t>
            </w:r>
            <w:r w:rsidR="009F4792" w:rsidRPr="009F4792">
              <w:t>not strong, physically or in another sense</w:t>
            </w:r>
          </w:p>
        </w:tc>
      </w:tr>
    </w:tbl>
    <w:p w14:paraId="7A2D640A" w14:textId="77777777" w:rsidR="00B56A82" w:rsidRDefault="00B56A82" w:rsidP="007872C7">
      <w:pPr>
        <w:pStyle w:val="Brdtext"/>
        <w:rPr>
          <w:b/>
          <w:bCs/>
        </w:rPr>
      </w:pPr>
    </w:p>
    <w:p w14:paraId="3596C172" w14:textId="02D2A888" w:rsidR="007872C7" w:rsidRDefault="007872C7" w:rsidP="007872C7">
      <w:pPr>
        <w:pStyle w:val="Brdtext"/>
      </w:pPr>
      <w:r>
        <w:rPr>
          <w:b/>
          <w:bCs/>
        </w:rPr>
        <w:t>15. Choose the correct option</w:t>
      </w:r>
      <w:r w:rsidR="000B2E83">
        <w:rPr>
          <w:b/>
          <w:bCs/>
        </w:rPr>
        <w:t>.</w:t>
      </w:r>
    </w:p>
    <w:p w14:paraId="7388080E" w14:textId="77777777" w:rsidR="007872C7" w:rsidRDefault="007872C7" w:rsidP="00B56A82">
      <w:pPr>
        <w:pStyle w:val="Compact"/>
        <w:numPr>
          <w:ilvl w:val="0"/>
          <w:numId w:val="13"/>
        </w:numPr>
        <w:spacing w:line="360" w:lineRule="auto"/>
      </w:pPr>
      <w:r>
        <w:t xml:space="preserve">How </w:t>
      </w:r>
      <w:r>
        <w:rPr>
          <w:b/>
          <w:bCs/>
        </w:rPr>
        <w:t>much / many</w:t>
      </w:r>
      <w:r>
        <w:t xml:space="preserve"> money do you have?</w:t>
      </w:r>
    </w:p>
    <w:p w14:paraId="44A9F287" w14:textId="77777777" w:rsidR="007872C7" w:rsidRDefault="007872C7" w:rsidP="00B56A82">
      <w:pPr>
        <w:pStyle w:val="Compact"/>
        <w:numPr>
          <w:ilvl w:val="0"/>
          <w:numId w:val="13"/>
        </w:numPr>
        <w:spacing w:line="360" w:lineRule="auto"/>
      </w:pPr>
      <w:r>
        <w:t xml:space="preserve">We don’t have </w:t>
      </w:r>
      <w:r>
        <w:rPr>
          <w:b/>
          <w:bCs/>
        </w:rPr>
        <w:t>much / many</w:t>
      </w:r>
      <w:r>
        <w:t xml:space="preserve"> eggs.</w:t>
      </w:r>
    </w:p>
    <w:p w14:paraId="46C9FF2E" w14:textId="77777777" w:rsidR="007872C7" w:rsidRDefault="007872C7" w:rsidP="00B56A82">
      <w:pPr>
        <w:pStyle w:val="Compact"/>
        <w:numPr>
          <w:ilvl w:val="0"/>
          <w:numId w:val="13"/>
        </w:numPr>
        <w:spacing w:line="360" w:lineRule="auto"/>
      </w:pPr>
      <w:r>
        <w:t xml:space="preserve">There are too </w:t>
      </w:r>
      <w:r>
        <w:rPr>
          <w:b/>
          <w:bCs/>
        </w:rPr>
        <w:t>much / many</w:t>
      </w:r>
      <w:r>
        <w:t xml:space="preserve"> students here.</w:t>
      </w:r>
    </w:p>
    <w:p w14:paraId="4E4F7541" w14:textId="77777777" w:rsidR="007872C7" w:rsidRDefault="007872C7" w:rsidP="00B56A82">
      <w:pPr>
        <w:pStyle w:val="Compact"/>
        <w:numPr>
          <w:ilvl w:val="0"/>
          <w:numId w:val="13"/>
        </w:numPr>
        <w:spacing w:line="360" w:lineRule="auto"/>
      </w:pPr>
      <w:r>
        <w:t xml:space="preserve">She drinks too </w:t>
      </w:r>
      <w:r>
        <w:rPr>
          <w:b/>
          <w:bCs/>
        </w:rPr>
        <w:t>much / many</w:t>
      </w:r>
      <w:r>
        <w:t xml:space="preserve"> coffee.</w:t>
      </w:r>
    </w:p>
    <w:p w14:paraId="59522DE1" w14:textId="77777777" w:rsidR="007872C7" w:rsidRDefault="007872C7" w:rsidP="00B56A82">
      <w:pPr>
        <w:pStyle w:val="Compact"/>
        <w:numPr>
          <w:ilvl w:val="0"/>
          <w:numId w:val="13"/>
        </w:numPr>
        <w:spacing w:line="360" w:lineRule="auto"/>
      </w:pPr>
      <w:r>
        <w:t xml:space="preserve">How </w:t>
      </w:r>
      <w:r>
        <w:rPr>
          <w:b/>
          <w:bCs/>
        </w:rPr>
        <w:t>much / many</w:t>
      </w:r>
      <w:r>
        <w:t xml:space="preserve"> apples are left?</w:t>
      </w:r>
    </w:p>
    <w:p w14:paraId="112D4C9A" w14:textId="77777777" w:rsidR="00D51FA8" w:rsidRDefault="00D51FA8" w:rsidP="00F13E13"/>
    <w:p w14:paraId="67C8FE1D" w14:textId="77777777" w:rsidR="00D51FA8" w:rsidRPr="004C2045" w:rsidRDefault="00D51FA8" w:rsidP="00F13E13"/>
    <w:sectPr w:rsidR="00D51FA8" w:rsidRPr="004C204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7997" w14:textId="77777777" w:rsidR="001E56F9" w:rsidRDefault="001E56F9" w:rsidP="00FD712B">
      <w:pPr>
        <w:spacing w:after="0"/>
      </w:pPr>
      <w:r>
        <w:separator/>
      </w:r>
    </w:p>
  </w:endnote>
  <w:endnote w:type="continuationSeparator" w:id="0">
    <w:p w14:paraId="1047C910" w14:textId="77777777" w:rsidR="001E56F9" w:rsidRDefault="001E56F9" w:rsidP="00FD71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154812"/>
      <w:docPartObj>
        <w:docPartGallery w:val="Page Numbers (Bottom of Page)"/>
        <w:docPartUnique/>
      </w:docPartObj>
    </w:sdtPr>
    <w:sdtContent>
      <w:p w14:paraId="0A4525A8" w14:textId="77777777" w:rsidR="00A30643" w:rsidRPr="004C2045" w:rsidRDefault="00A30643">
        <w:pPr>
          <w:pStyle w:val="Sidfot"/>
          <w:jc w:val="right"/>
          <w:rPr>
            <w:lang w:val="sv-SE"/>
          </w:rPr>
        </w:pPr>
        <w:r>
          <w:fldChar w:fldCharType="begin"/>
        </w:r>
        <w:r w:rsidRPr="004C2045">
          <w:rPr>
            <w:lang w:val="sv-SE"/>
          </w:rPr>
          <w:instrText>PAGE   \* MERGEFORMAT</w:instrText>
        </w:r>
        <w:r>
          <w:fldChar w:fldCharType="separate"/>
        </w:r>
        <w:r>
          <w:rPr>
            <w:lang w:val="sv-SE"/>
          </w:rPr>
          <w:t>2</w:t>
        </w:r>
        <w:r>
          <w:fldChar w:fldCharType="end"/>
        </w:r>
      </w:p>
    </w:sdtContent>
  </w:sdt>
  <w:p w14:paraId="0BBA1303" w14:textId="54C93350" w:rsidR="00A30643" w:rsidRPr="004C2045" w:rsidRDefault="00A30643" w:rsidP="00A30643">
    <w:pPr>
      <w:pStyle w:val="Sidfot"/>
      <w:rPr>
        <w:sz w:val="22"/>
        <w:szCs w:val="22"/>
        <w:lang w:val="sv-SE"/>
      </w:rPr>
    </w:pPr>
    <w:r w:rsidRPr="00FD712B">
      <w:rPr>
        <w:b/>
        <w:bCs/>
        <w:noProof/>
      </w:rPr>
      <w:drawing>
        <wp:anchor distT="0" distB="0" distL="114300" distR="114300" simplePos="0" relativeHeight="251662336" behindDoc="1" locked="0" layoutInCell="1" allowOverlap="1" wp14:anchorId="7C781295" wp14:editId="256DDCAF">
          <wp:simplePos x="0" y="0"/>
          <wp:positionH relativeFrom="column">
            <wp:posOffset>-756920</wp:posOffset>
          </wp:positionH>
          <wp:positionV relativeFrom="paragraph">
            <wp:posOffset>-70485</wp:posOffset>
          </wp:positionV>
          <wp:extent cx="962025" cy="318135"/>
          <wp:effectExtent l="0" t="0" r="9525" b="5715"/>
          <wp:wrapTight wrapText="bothSides">
            <wp:wrapPolygon edited="0">
              <wp:start x="0" y="0"/>
              <wp:lineTo x="0" y="20695"/>
              <wp:lineTo x="21386" y="20695"/>
              <wp:lineTo x="21386" y="0"/>
              <wp:lineTo x="0" y="0"/>
            </wp:wrapPolygon>
          </wp:wrapTight>
          <wp:docPr id="121668288" name="Bildobjekt 1" descr="En bild som visar Teckensnitt, symbol, Grafik, skärmbild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68288" name="Bildobjekt 1" descr="En bild som visar Teckensnitt, symbol, Grafik, skärmbild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318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2045">
      <w:rPr>
        <w:b/>
        <w:bCs/>
        <w:noProof/>
        <w:sz w:val="22"/>
        <w:szCs w:val="22"/>
        <w:lang w:val="sv-SE"/>
      </w:rPr>
      <w:t xml:space="preserve">Brilliant </w:t>
    </w:r>
    <w:r w:rsidR="004220D1">
      <w:rPr>
        <w:b/>
        <w:bCs/>
        <w:noProof/>
        <w:sz w:val="22"/>
        <w:szCs w:val="22"/>
        <w:lang w:val="sv-SE"/>
      </w:rPr>
      <w:t>9</w:t>
    </w:r>
    <w:r w:rsidRPr="004C2045">
      <w:rPr>
        <w:sz w:val="22"/>
        <w:szCs w:val="22"/>
        <w:lang w:val="sv-SE"/>
      </w:rPr>
      <w:t xml:space="preserve"> – </w:t>
    </w:r>
    <w:proofErr w:type="spellStart"/>
    <w:r w:rsidRPr="004C2045">
      <w:rPr>
        <w:sz w:val="22"/>
        <w:szCs w:val="22"/>
        <w:lang w:val="sv-SE"/>
      </w:rPr>
      <w:t>Grammar</w:t>
    </w:r>
    <w:proofErr w:type="spellEnd"/>
    <w:r w:rsidRPr="004C2045">
      <w:rPr>
        <w:sz w:val="22"/>
        <w:szCs w:val="22"/>
        <w:lang w:val="sv-SE"/>
      </w:rPr>
      <w:t xml:space="preserve"> Test 1 ∙ </w:t>
    </w:r>
    <w:r w:rsidR="007908F3" w:rsidRPr="007908F3">
      <w:rPr>
        <w:b/>
        <w:bCs/>
        <w:sz w:val="22"/>
        <w:szCs w:val="22"/>
        <w:lang w:val="sv-SE"/>
      </w:rPr>
      <w:t>9789152367193</w:t>
    </w:r>
    <w:r w:rsidR="007908F3">
      <w:rPr>
        <w:b/>
        <w:bCs/>
        <w:sz w:val="22"/>
        <w:szCs w:val="22"/>
        <w:lang w:val="sv-SE"/>
      </w:rPr>
      <w:t xml:space="preserve">        </w:t>
    </w:r>
    <w:r w:rsidRPr="004C2045">
      <w:rPr>
        <w:sz w:val="22"/>
        <w:szCs w:val="22"/>
        <w:lang w:val="sv-SE"/>
      </w:rPr>
      <w:t xml:space="preserve">© Sanoma utbildning   </w:t>
    </w:r>
    <w:r w:rsidR="007908F3">
      <w:rPr>
        <w:sz w:val="22"/>
        <w:szCs w:val="22"/>
        <w:lang w:val="sv-SE"/>
      </w:rPr>
      <w:t xml:space="preserve">            </w:t>
    </w:r>
    <w:r w:rsidRPr="004C2045">
      <w:rPr>
        <w:sz w:val="22"/>
        <w:szCs w:val="22"/>
        <w:lang w:val="sv-SE"/>
      </w:rPr>
      <w:t>Får kopieras</w:t>
    </w:r>
  </w:p>
  <w:p w14:paraId="42FF673D" w14:textId="355B4A7B" w:rsidR="00FD712B" w:rsidRPr="004C2045" w:rsidRDefault="00FD712B">
    <w:pPr>
      <w:pStyle w:val="Sidfo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9E929" w14:textId="77777777" w:rsidR="001E56F9" w:rsidRDefault="001E56F9" w:rsidP="00FD712B">
      <w:pPr>
        <w:spacing w:after="0"/>
      </w:pPr>
      <w:r>
        <w:separator/>
      </w:r>
    </w:p>
  </w:footnote>
  <w:footnote w:type="continuationSeparator" w:id="0">
    <w:p w14:paraId="40609AA5" w14:textId="77777777" w:rsidR="001E56F9" w:rsidRDefault="001E56F9" w:rsidP="00FD71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3837" w14:textId="69A6BA8A" w:rsidR="00DB08F3" w:rsidRPr="00DB08F3" w:rsidRDefault="00DB08F3" w:rsidP="00DB08F3">
    <w:pPr>
      <w:spacing w:before="100" w:beforeAutospacing="1" w:after="100" w:afterAutospacing="1"/>
      <w:rPr>
        <w:rFonts w:ascii="Times New Roman" w:eastAsia="Times New Roman" w:hAnsi="Times New Roman" w:cs="Times New Roman"/>
        <w:sz w:val="32"/>
        <w:szCs w:val="32"/>
        <w:lang w:val="en-GB" w:eastAsia="sv-SE"/>
      </w:rPr>
    </w:pPr>
    <w:r w:rsidRPr="00C461FC">
      <w:rPr>
        <w:noProof/>
      </w:rPr>
      <w:drawing>
        <wp:anchor distT="0" distB="0" distL="114300" distR="114300" simplePos="0" relativeHeight="251660288" behindDoc="0" locked="0" layoutInCell="1" allowOverlap="1" wp14:anchorId="6E3060D8" wp14:editId="52BD385C">
          <wp:simplePos x="0" y="0"/>
          <wp:positionH relativeFrom="margin">
            <wp:posOffset>5137923</wp:posOffset>
          </wp:positionH>
          <wp:positionV relativeFrom="paragraph">
            <wp:posOffset>-240030</wp:posOffset>
          </wp:positionV>
          <wp:extent cx="624275" cy="510540"/>
          <wp:effectExtent l="0" t="0" r="4445" b="3810"/>
          <wp:wrapNone/>
          <wp:docPr id="1375613205" name="Bildobjekt 1" descr="En bild som visar design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5613205" name="Bildobjekt 1" descr="En bild som visar design&#10;&#10;AI-genererat innehåll kan vara felaktigt."/>
                  <pic:cNvPicPr/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prstClr val="black"/>
                      <a:schemeClr val="accent6">
                        <a:tint val="45000"/>
                        <a:satMod val="400000"/>
                      </a:schemeClr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2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298" cy="512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>Brilliant</w:t>
    </w:r>
    <w:r w:rsidRPr="00933A6C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</w:t>
    </w:r>
    <w:r w:rsidR="004220D1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>9</w:t>
    </w:r>
    <w:r w:rsidRPr="00933A6C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– Theme 1</w:t>
    </w:r>
    <w:r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>:</w:t>
    </w:r>
    <w:r w:rsidRPr="00933A6C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</w:t>
    </w:r>
    <w:r w:rsidR="00A03149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>Grammar</w:t>
    </w:r>
    <w:r w:rsidRPr="00933A6C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Test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9411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3457A66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44E1DA1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7617B70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2833616B"/>
    <w:multiLevelType w:val="hybridMultilevel"/>
    <w:tmpl w:val="26A039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8457B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E056123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642D6734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F3A529E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77095922">
    <w:abstractNumId w:val="4"/>
  </w:num>
  <w:num w:numId="2" w16cid:durableId="605160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789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6107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9844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3976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5726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11895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4541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92581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92304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9427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5671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7599172">
    <w:abstractNumId w:val="1"/>
  </w:num>
  <w:num w:numId="15" w16cid:durableId="2000453240">
    <w:abstractNumId w:val="7"/>
  </w:num>
  <w:num w:numId="16" w16cid:durableId="1245264273">
    <w:abstractNumId w:val="6"/>
  </w:num>
  <w:num w:numId="17" w16cid:durableId="1299409905">
    <w:abstractNumId w:val="2"/>
  </w:num>
  <w:num w:numId="18" w16cid:durableId="1307585892">
    <w:abstractNumId w:val="8"/>
  </w:num>
  <w:num w:numId="19" w16cid:durableId="1435127046">
    <w:abstractNumId w:val="3"/>
  </w:num>
  <w:num w:numId="20" w16cid:durableId="13933063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A1"/>
    <w:rsid w:val="000062F0"/>
    <w:rsid w:val="000978EE"/>
    <w:rsid w:val="000B2E83"/>
    <w:rsid w:val="001558EC"/>
    <w:rsid w:val="001E56F9"/>
    <w:rsid w:val="002B205E"/>
    <w:rsid w:val="002E0CBB"/>
    <w:rsid w:val="003417C1"/>
    <w:rsid w:val="00341D7E"/>
    <w:rsid w:val="003A3015"/>
    <w:rsid w:val="003D6A03"/>
    <w:rsid w:val="004220D1"/>
    <w:rsid w:val="00433237"/>
    <w:rsid w:val="004526AF"/>
    <w:rsid w:val="00463B4A"/>
    <w:rsid w:val="004C2045"/>
    <w:rsid w:val="004E043A"/>
    <w:rsid w:val="004F7128"/>
    <w:rsid w:val="00542249"/>
    <w:rsid w:val="005D53D7"/>
    <w:rsid w:val="00613050"/>
    <w:rsid w:val="0066708F"/>
    <w:rsid w:val="00754E46"/>
    <w:rsid w:val="007872C7"/>
    <w:rsid w:val="007908F3"/>
    <w:rsid w:val="007F6EFB"/>
    <w:rsid w:val="00802BE3"/>
    <w:rsid w:val="008373AC"/>
    <w:rsid w:val="00853F2D"/>
    <w:rsid w:val="00860FB8"/>
    <w:rsid w:val="00903816"/>
    <w:rsid w:val="00933A6C"/>
    <w:rsid w:val="0097688D"/>
    <w:rsid w:val="009F4792"/>
    <w:rsid w:val="009F56A8"/>
    <w:rsid w:val="00A03149"/>
    <w:rsid w:val="00A03FAB"/>
    <w:rsid w:val="00A30643"/>
    <w:rsid w:val="00AA3B8C"/>
    <w:rsid w:val="00AE228D"/>
    <w:rsid w:val="00AF6EEE"/>
    <w:rsid w:val="00B00C0E"/>
    <w:rsid w:val="00B433A1"/>
    <w:rsid w:val="00B56A82"/>
    <w:rsid w:val="00B6539B"/>
    <w:rsid w:val="00B66405"/>
    <w:rsid w:val="00B93837"/>
    <w:rsid w:val="00C70C12"/>
    <w:rsid w:val="00D51FA8"/>
    <w:rsid w:val="00D714DA"/>
    <w:rsid w:val="00DB08F3"/>
    <w:rsid w:val="00DB6BF3"/>
    <w:rsid w:val="00DC7512"/>
    <w:rsid w:val="00DF4AE5"/>
    <w:rsid w:val="00E34A9E"/>
    <w:rsid w:val="00F13E13"/>
    <w:rsid w:val="00F262A4"/>
    <w:rsid w:val="00F31CF5"/>
    <w:rsid w:val="00F66F95"/>
    <w:rsid w:val="00FD712B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A19FD"/>
  <w15:chartTrackingRefBased/>
  <w15:docId w15:val="{62C162C1-982F-4307-8E6A-D240278C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128"/>
    <w:pPr>
      <w:spacing w:after="200" w:line="240" w:lineRule="auto"/>
    </w:pPr>
    <w:rPr>
      <w:kern w:val="0"/>
      <w:sz w:val="24"/>
      <w:szCs w:val="24"/>
      <w:lang w:val="en-US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FD71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FD71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FD71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D71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D71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D71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D71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D71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D71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D71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FD71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FD71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D712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D712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D712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D712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D712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D712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D71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D71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D71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D71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D71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FD712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D712B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FD712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D71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D712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D712B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FD712B"/>
    <w:pPr>
      <w:tabs>
        <w:tab w:val="center" w:pos="4536"/>
        <w:tab w:val="right" w:pos="9072"/>
      </w:tabs>
      <w:spacing w:after="0"/>
    </w:pPr>
  </w:style>
  <w:style w:type="character" w:customStyle="1" w:styleId="SidhuvudChar">
    <w:name w:val="Sidhuvud Char"/>
    <w:basedOn w:val="Standardstycketeckensnitt"/>
    <w:link w:val="Sidhuvud"/>
    <w:uiPriority w:val="99"/>
    <w:rsid w:val="00FD712B"/>
  </w:style>
  <w:style w:type="paragraph" w:styleId="Sidfot">
    <w:name w:val="footer"/>
    <w:basedOn w:val="Normal"/>
    <w:link w:val="SidfotChar"/>
    <w:uiPriority w:val="99"/>
    <w:unhideWhenUsed/>
    <w:rsid w:val="00FD712B"/>
    <w:pPr>
      <w:tabs>
        <w:tab w:val="center" w:pos="4536"/>
        <w:tab w:val="right" w:pos="9072"/>
      </w:tabs>
      <w:spacing w:after="0"/>
    </w:pPr>
  </w:style>
  <w:style w:type="character" w:customStyle="1" w:styleId="SidfotChar">
    <w:name w:val="Sidfot Char"/>
    <w:basedOn w:val="Standardstycketeckensnitt"/>
    <w:link w:val="Sidfot"/>
    <w:uiPriority w:val="99"/>
    <w:rsid w:val="00FD712B"/>
  </w:style>
  <w:style w:type="paragraph" w:styleId="Brdtext">
    <w:name w:val="Body Text"/>
    <w:basedOn w:val="Normal"/>
    <w:link w:val="BrdtextChar"/>
    <w:qFormat/>
    <w:rsid w:val="004F7128"/>
    <w:pPr>
      <w:spacing w:before="180" w:after="180"/>
    </w:pPr>
  </w:style>
  <w:style w:type="character" w:customStyle="1" w:styleId="BrdtextChar">
    <w:name w:val="Brödtext Char"/>
    <w:basedOn w:val="Standardstycketeckensnitt"/>
    <w:link w:val="Brdtext"/>
    <w:rsid w:val="004F7128"/>
    <w:rPr>
      <w:kern w:val="0"/>
      <w:sz w:val="24"/>
      <w:szCs w:val="24"/>
      <w:lang w:val="en-US"/>
      <w14:ligatures w14:val="none"/>
    </w:rPr>
  </w:style>
  <w:style w:type="paragraph" w:customStyle="1" w:styleId="FirstParagraph">
    <w:name w:val="First Paragraph"/>
    <w:basedOn w:val="Brdtext"/>
    <w:next w:val="Brdtext"/>
    <w:qFormat/>
    <w:rsid w:val="004F7128"/>
  </w:style>
  <w:style w:type="paragraph" w:customStyle="1" w:styleId="Compact">
    <w:name w:val="Compact"/>
    <w:basedOn w:val="Brdtext"/>
    <w:qFormat/>
    <w:rsid w:val="004F7128"/>
    <w:pPr>
      <w:spacing w:before="36" w:after="36"/>
    </w:pPr>
  </w:style>
  <w:style w:type="character" w:customStyle="1" w:styleId="VerbatimChar">
    <w:name w:val="Verbatim Char"/>
    <w:basedOn w:val="Standardstycketeckensnitt"/>
    <w:link w:val="SourceCode"/>
    <w:rsid w:val="004F7128"/>
    <w:rPr>
      <w:rFonts w:ascii="Consolas" w:hAnsi="Consolas"/>
    </w:rPr>
  </w:style>
  <w:style w:type="paragraph" w:customStyle="1" w:styleId="SourceCode">
    <w:name w:val="Source Code"/>
    <w:basedOn w:val="Normal"/>
    <w:link w:val="VerbatimChar"/>
    <w:rsid w:val="004F7128"/>
    <w:pPr>
      <w:wordWrap w:val="0"/>
    </w:pPr>
    <w:rPr>
      <w:rFonts w:ascii="Consolas" w:hAnsi="Consolas"/>
      <w:kern w:val="2"/>
      <w:sz w:val="22"/>
      <w:szCs w:val="22"/>
      <w:lang w:val="sv-SE"/>
      <w14:ligatures w14:val="standardContextual"/>
    </w:rPr>
  </w:style>
  <w:style w:type="table" w:styleId="Listtabell3dekorfrg5">
    <w:name w:val="List Table 3 Accent 5"/>
    <w:basedOn w:val="Normaltabell"/>
    <w:uiPriority w:val="48"/>
    <w:rsid w:val="004F7128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Tabellrutnt">
    <w:name w:val="Table Grid"/>
    <w:basedOn w:val="Normaltabell"/>
    <w:rsid w:val="004F7128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ell3dekorfrg3">
    <w:name w:val="List Table 3 Accent 3"/>
    <w:basedOn w:val="Normaltabell"/>
    <w:uiPriority w:val="48"/>
    <w:rsid w:val="00754E46"/>
    <w:pPr>
      <w:spacing w:after="0" w:line="240" w:lineRule="auto"/>
    </w:p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customStyle="1" w:styleId="Table">
    <w:name w:val="Table"/>
    <w:semiHidden/>
    <w:unhideWhenUsed/>
    <w:qFormat/>
    <w:rsid w:val="007872C7"/>
    <w:pPr>
      <w:spacing w:after="200" w:line="240" w:lineRule="auto"/>
    </w:pPr>
    <w:rPr>
      <w:kern w:val="0"/>
      <w:sz w:val="24"/>
      <w:szCs w:val="24"/>
      <w:lang w:val="en-US" w:eastAsia="sv-SE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jones\OneDrive%20-%20Sanoma\Dokument\Engelska\Brilliant\Vocab\Theme%201%20Klara\brilliant-7-vocabulary-test-mall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DC859F-CD2C-4B58-80E6-6BD26E9E2931}"/>
</file>

<file path=customXml/itemProps2.xml><?xml version="1.0" encoding="utf-8"?>
<ds:datastoreItem xmlns:ds="http://schemas.openxmlformats.org/officeDocument/2006/customXml" ds:itemID="{0F7EC063-A239-42F0-B989-544A8ACE6AB0}"/>
</file>

<file path=customXml/itemProps3.xml><?xml version="1.0" encoding="utf-8"?>
<ds:datastoreItem xmlns:ds="http://schemas.openxmlformats.org/officeDocument/2006/customXml" ds:itemID="{0842D814-6E6F-457A-A0B7-520922A6516D}"/>
</file>

<file path=docProps/app.xml><?xml version="1.0" encoding="utf-8"?>
<Properties xmlns="http://schemas.openxmlformats.org/officeDocument/2006/extended-properties" xmlns:vt="http://schemas.openxmlformats.org/officeDocument/2006/docPropsVTypes">
  <Template>brilliant-7-vocabulary-test-mall</Template>
  <TotalTime>0</TotalTime>
  <Pages>8</Pages>
  <Words>1183</Words>
  <Characters>8934</Characters>
  <Application>Microsoft Office Word</Application>
  <DocSecurity>0</DocSecurity>
  <Lines>262</Lines>
  <Paragraphs>187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Jones</dc:creator>
  <cp:keywords/>
  <dc:description/>
  <cp:lastModifiedBy>Maria Jones</cp:lastModifiedBy>
  <cp:revision>31</cp:revision>
  <dcterms:created xsi:type="dcterms:W3CDTF">2025-08-04T07:45:00Z</dcterms:created>
  <dcterms:modified xsi:type="dcterms:W3CDTF">2025-08-04T09:00:00Z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</Properties>
</file>